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F0FF8" w14:textId="477E5F79" w:rsidR="00D962F8" w:rsidRDefault="00661ACA" w:rsidP="0087392F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</w:rPr>
        <w:drawing>
          <wp:inline distT="0" distB="0" distL="0" distR="0" wp14:anchorId="10D22225" wp14:editId="6D91E6BE">
            <wp:extent cx="9166860" cy="11307723"/>
            <wp:effectExtent l="0" t="0" r="0" b="8255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07" t="4835" r="4942" b="15492"/>
                    <a:stretch/>
                  </pic:blipFill>
                  <pic:spPr bwMode="auto">
                    <a:xfrm>
                      <a:off x="0" y="0"/>
                      <a:ext cx="9170975" cy="11312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8C34EA" w14:textId="77777777" w:rsidR="00D962F8" w:rsidRDefault="00D962F8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br w:type="page"/>
      </w:r>
    </w:p>
    <w:p w14:paraId="3980DF0C" w14:textId="20349030" w:rsidR="0087392F" w:rsidRPr="00725306" w:rsidRDefault="000E4D1F" w:rsidP="0087392F">
      <w:pPr>
        <w:rPr>
          <w:rFonts w:ascii="Calibri" w:hAnsi="Calibri" w:cs="Calibri"/>
          <w:b/>
          <w:sz w:val="28"/>
          <w:szCs w:val="28"/>
          <w:u w:val="single"/>
        </w:rPr>
      </w:pPr>
      <w:r w:rsidRPr="00725306">
        <w:rPr>
          <w:rFonts w:ascii="Calibri" w:hAnsi="Calibri" w:cs="Calibri"/>
          <w:b/>
          <w:sz w:val="28"/>
          <w:szCs w:val="28"/>
          <w:u w:val="single"/>
        </w:rPr>
        <w:lastRenderedPageBreak/>
        <w:t xml:space="preserve">SYSTEM </w:t>
      </w:r>
      <w:r w:rsidR="009F78AF">
        <w:rPr>
          <w:rFonts w:ascii="Calibri" w:hAnsi="Calibri" w:cs="Calibri"/>
          <w:b/>
          <w:sz w:val="28"/>
          <w:szCs w:val="28"/>
          <w:u w:val="single"/>
        </w:rPr>
        <w:t>0123</w:t>
      </w:r>
      <w:r w:rsidR="0087392F" w:rsidRPr="00725306">
        <w:rPr>
          <w:rFonts w:ascii="Calibri" w:hAnsi="Calibri" w:cs="Calibri"/>
          <w:b/>
          <w:sz w:val="28"/>
          <w:szCs w:val="28"/>
          <w:u w:val="single"/>
        </w:rPr>
        <w:t>-</w:t>
      </w:r>
      <w:r w:rsidR="0076492D">
        <w:rPr>
          <w:rFonts w:ascii="Calibri" w:hAnsi="Calibri" w:cs="Calibri"/>
          <w:b/>
          <w:sz w:val="28"/>
          <w:szCs w:val="28"/>
          <w:u w:val="single"/>
        </w:rPr>
        <w:t>LB31</w:t>
      </w:r>
    </w:p>
    <w:p w14:paraId="1FF99E90" w14:textId="5A270522" w:rsidR="00D62C26" w:rsidRPr="00725306" w:rsidRDefault="00D62C26">
      <w:pPr>
        <w:rPr>
          <w:rFonts w:ascii="Calibri" w:hAnsi="Calibri" w:cs="Calibri"/>
          <w:sz w:val="28"/>
          <w:szCs w:val="28"/>
        </w:rPr>
        <w:sectPr w:rsidR="00D62C26" w:rsidRPr="00725306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644AD90" w14:textId="77777777" w:rsidR="00253E4F" w:rsidRPr="00725306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5"/>
      </w:tblGrid>
      <w:tr w:rsidR="009871EC" w14:paraId="41C0997E" w14:textId="77777777" w:rsidTr="009871EC">
        <w:tc>
          <w:tcPr>
            <w:tcW w:w="7065" w:type="dxa"/>
            <w:shd w:val="clear" w:color="auto" w:fill="FFFF00"/>
          </w:tcPr>
          <w:p w14:paraId="14CD3B56" w14:textId="77777777" w:rsidR="009871EC" w:rsidRDefault="009871EC" w:rsidP="009871EC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ind w:right="-767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8"/>
              </w:rPr>
              <w:t>OBS!</w:t>
            </w:r>
          </w:p>
          <w:p w14:paraId="4394E276" w14:textId="206A0D70" w:rsidR="009871EC" w:rsidRDefault="009871EC" w:rsidP="009871EC">
            <w:pPr>
              <w:tabs>
                <w:tab w:val="left" w:pos="1418"/>
                <w:tab w:val="left" w:pos="3402"/>
              </w:tabs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8"/>
              </w:rPr>
              <w:t>Vid ett mindre antal brandspjäll och placering i närhet av apparatskåp hårdtrådas brandspjällen till DUC/PLC. Diskussion tas med teknikansvarig.</w:t>
            </w:r>
          </w:p>
        </w:tc>
      </w:tr>
    </w:tbl>
    <w:p w14:paraId="70338A7B" w14:textId="77777777" w:rsidR="009871EC" w:rsidRDefault="009871EC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</w:p>
    <w:p w14:paraId="6C6BDFFD" w14:textId="0B239C65" w:rsidR="00D469DD" w:rsidRPr="00CC6FC5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CC6FC5">
        <w:rPr>
          <w:rFonts w:ascii="Calibri" w:eastAsia="MS Mincho" w:hAnsi="Calibri" w:cs="Calibri"/>
          <w:sz w:val="22"/>
          <w:szCs w:val="22"/>
          <w:lang w:val="da-DK"/>
        </w:rPr>
        <w:t>Placering:</w:t>
      </w:r>
      <w:r w:rsidR="004B7087" w:rsidRPr="00CC6F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D469DD" w:rsidRPr="00CC6FC5">
        <w:rPr>
          <w:rFonts w:ascii="Calibri" w:eastAsia="MS Mincho" w:hAnsi="Calibri" w:cs="Calibri"/>
          <w:sz w:val="22"/>
          <w:szCs w:val="22"/>
          <w:lang w:val="da-DK"/>
        </w:rPr>
        <w:t>SN11</w:t>
      </w:r>
      <w:r w:rsidR="00D469DD" w:rsidRPr="00CC6F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76492D" w:rsidRPr="00CC6FC5">
        <w:rPr>
          <w:rFonts w:ascii="Calibri" w:eastAsia="MS Mincho" w:hAnsi="Calibri" w:cs="Calibri"/>
          <w:sz w:val="22"/>
          <w:szCs w:val="22"/>
          <w:lang w:val="da-DK"/>
        </w:rPr>
        <w:t>C</w:t>
      </w:r>
      <w:r w:rsidR="009F78AF" w:rsidRPr="00CC6FC5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0C50E3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 P</w:t>
      </w:r>
      <w:r w:rsidR="0076492D" w:rsidRPr="00CC6FC5">
        <w:rPr>
          <w:rFonts w:ascii="Calibri" w:eastAsia="MS Mincho" w:hAnsi="Calibri" w:cs="Calibri"/>
          <w:sz w:val="22"/>
          <w:szCs w:val="22"/>
          <w:lang w:val="da-DK"/>
        </w:rPr>
        <w:t>ersonalrum</w:t>
      </w:r>
      <w:r w:rsidR="000C50E3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, plan </w:t>
      </w:r>
      <w:r w:rsidR="009F78AF" w:rsidRPr="00CC6FC5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0C50E3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9F78AF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hus </w:t>
      </w:r>
      <w:r w:rsidR="0076492D" w:rsidRPr="00CC6FC5">
        <w:rPr>
          <w:rFonts w:ascii="Calibri" w:eastAsia="MS Mincho" w:hAnsi="Calibri" w:cs="Calibri"/>
          <w:sz w:val="22"/>
          <w:szCs w:val="22"/>
          <w:lang w:val="da-DK"/>
        </w:rPr>
        <w:t>C</w:t>
      </w:r>
      <w:r w:rsidR="006037FB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. </w:t>
      </w:r>
    </w:p>
    <w:p w14:paraId="1C3F3A9A" w14:textId="78767D34" w:rsidR="00EF0D6A" w:rsidRPr="00CC6FC5" w:rsidRDefault="00EF0D6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CC6FC5">
        <w:rPr>
          <w:rFonts w:ascii="Calibri" w:eastAsia="MS Mincho" w:hAnsi="Calibri" w:cs="Calibri"/>
          <w:sz w:val="22"/>
          <w:szCs w:val="22"/>
          <w:lang w:val="da-DK"/>
        </w:rPr>
        <w:tab/>
        <w:t>SN12</w:t>
      </w:r>
      <w:r w:rsidRPr="00CC6FC5">
        <w:rPr>
          <w:rFonts w:ascii="Calibri" w:eastAsia="MS Mincho" w:hAnsi="Calibri" w:cs="Calibri"/>
          <w:sz w:val="22"/>
          <w:szCs w:val="22"/>
          <w:lang w:val="da-DK"/>
        </w:rPr>
        <w:tab/>
        <w:t>Cxxx Kök, plan xxx hus C.</w:t>
      </w:r>
    </w:p>
    <w:p w14:paraId="06F1E4CF" w14:textId="2C6564F7" w:rsidR="008D33A0" w:rsidRPr="00CC6FC5" w:rsidRDefault="00D469DD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CC6F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8D33A0" w:rsidRPr="00CC6FC5">
        <w:rPr>
          <w:rFonts w:ascii="Calibri" w:eastAsia="MS Mincho" w:hAnsi="Calibri" w:cs="Calibri"/>
          <w:sz w:val="22"/>
          <w:szCs w:val="22"/>
          <w:lang w:val="da-DK"/>
        </w:rPr>
        <w:t>ST6</w:t>
      </w:r>
      <w:r w:rsidR="00113F32" w:rsidRPr="00CC6FC5">
        <w:rPr>
          <w:rFonts w:ascii="Calibri" w:eastAsia="MS Mincho" w:hAnsi="Calibri" w:cs="Calibri"/>
          <w:sz w:val="22"/>
          <w:szCs w:val="22"/>
          <w:lang w:val="da-DK"/>
        </w:rPr>
        <w:t>pn</w:t>
      </w:r>
      <w:r w:rsidR="00480BC1" w:rsidRPr="00CC6F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2E478C" w:rsidRPr="00CC6FC5">
        <w:rPr>
          <w:rFonts w:ascii="Calibri" w:eastAsia="MS Mincho" w:hAnsi="Calibri" w:cs="Calibri"/>
          <w:sz w:val="22"/>
          <w:szCs w:val="22"/>
          <w:lang w:val="da-DK"/>
        </w:rPr>
        <w:t>Axxx Rum, plan xxx hus A.</w:t>
      </w:r>
    </w:p>
    <w:p w14:paraId="08E37FF1" w14:textId="251CE1A4" w:rsidR="000441E9" w:rsidRPr="00CC6FC5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CC6F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76492D" w:rsidRPr="00CC6FC5">
        <w:rPr>
          <w:rFonts w:ascii="Calibri" w:eastAsia="MS Mincho" w:hAnsi="Calibri" w:cs="Calibri"/>
          <w:sz w:val="22"/>
          <w:szCs w:val="22"/>
          <w:lang w:val="da-DK"/>
        </w:rPr>
        <w:t>LB31</w:t>
      </w:r>
      <w:r w:rsidR="00463937" w:rsidRPr="00CC6F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76492D" w:rsidRPr="00CC6FC5">
        <w:rPr>
          <w:rFonts w:ascii="Calibri" w:eastAsia="MS Mincho" w:hAnsi="Calibri" w:cs="Calibri"/>
          <w:sz w:val="22"/>
          <w:szCs w:val="22"/>
          <w:lang w:val="da-DK"/>
        </w:rPr>
        <w:t>C</w:t>
      </w:r>
      <w:r w:rsidR="009F78AF" w:rsidRPr="00CC6FC5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A45A0F" w:rsidRPr="00CC6FC5">
        <w:rPr>
          <w:rFonts w:ascii="Calibri" w:eastAsia="MS Mincho" w:hAnsi="Calibri" w:cs="Calibri"/>
          <w:sz w:val="22"/>
          <w:szCs w:val="22"/>
          <w:lang w:val="da-DK"/>
        </w:rPr>
        <w:t>F</w:t>
      </w:r>
      <w:r w:rsidR="00881B52" w:rsidRPr="00CC6FC5">
        <w:rPr>
          <w:rFonts w:ascii="Calibri" w:eastAsia="MS Mincho" w:hAnsi="Calibri" w:cs="Calibri"/>
          <w:sz w:val="22"/>
          <w:szCs w:val="22"/>
          <w:lang w:val="da-DK"/>
        </w:rPr>
        <w:t>läktrum</w:t>
      </w:r>
      <w:r w:rsidR="004B7087" w:rsidRPr="00CC6FC5">
        <w:rPr>
          <w:rFonts w:ascii="Calibri" w:eastAsia="MS Mincho" w:hAnsi="Calibri" w:cs="Calibri"/>
          <w:sz w:val="22"/>
          <w:szCs w:val="22"/>
          <w:lang w:val="da-DK"/>
        </w:rPr>
        <w:t>,</w:t>
      </w:r>
      <w:r w:rsidR="00B71A3F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A2405D" w:rsidRPr="00CC6FC5">
        <w:rPr>
          <w:rFonts w:ascii="Calibri" w:eastAsia="MS Mincho" w:hAnsi="Calibri" w:cs="Calibri"/>
          <w:sz w:val="22"/>
          <w:szCs w:val="22"/>
          <w:lang w:val="da-DK"/>
        </w:rPr>
        <w:t>plan</w:t>
      </w:r>
      <w:r w:rsidR="00097585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9F78AF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xxx hus </w:t>
      </w:r>
      <w:r w:rsidR="0076492D" w:rsidRPr="00CC6FC5">
        <w:rPr>
          <w:rFonts w:ascii="Calibri" w:eastAsia="MS Mincho" w:hAnsi="Calibri" w:cs="Calibri"/>
          <w:sz w:val="22"/>
          <w:szCs w:val="22"/>
          <w:lang w:val="da-DK"/>
        </w:rPr>
        <w:t>C</w:t>
      </w:r>
      <w:r w:rsidR="00620170" w:rsidRPr="00CC6FC5">
        <w:rPr>
          <w:rFonts w:ascii="Calibri" w:eastAsia="MS Mincho" w:hAnsi="Calibri" w:cs="Calibri"/>
          <w:sz w:val="22"/>
          <w:szCs w:val="22"/>
          <w:lang w:val="da-DK"/>
        </w:rPr>
        <w:t>.</w:t>
      </w:r>
    </w:p>
    <w:p w14:paraId="1AAFF082" w14:textId="48F10F34" w:rsidR="00DB1F15" w:rsidRPr="00CC6FC5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CC6F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051BC4" w:rsidRPr="00CC6FC5">
        <w:rPr>
          <w:rFonts w:ascii="Calibri" w:eastAsia="MS Mincho" w:hAnsi="Calibri" w:cs="Calibri"/>
          <w:sz w:val="22"/>
          <w:szCs w:val="22"/>
          <w:lang w:val="da-DK"/>
        </w:rPr>
        <w:t>AS_Cxxx</w:t>
      </w:r>
      <w:r w:rsidR="00E07938" w:rsidRPr="00CC6FC5">
        <w:rPr>
          <w:rFonts w:ascii="Calibri" w:eastAsia="MS Mincho" w:hAnsi="Calibri" w:cs="Calibri"/>
          <w:sz w:val="22"/>
          <w:szCs w:val="22"/>
          <w:lang w:val="da-DK"/>
        </w:rPr>
        <w:tab/>
      </w:r>
      <w:r w:rsidR="0076492D" w:rsidRPr="00CC6FC5">
        <w:rPr>
          <w:rFonts w:ascii="Calibri" w:eastAsia="MS Mincho" w:hAnsi="Calibri" w:cs="Calibri"/>
          <w:sz w:val="22"/>
          <w:szCs w:val="22"/>
          <w:lang w:val="da-DK"/>
        </w:rPr>
        <w:t>C</w:t>
      </w:r>
      <w:r w:rsidR="009F78AF" w:rsidRPr="00CC6FC5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A2405D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 Fläktrum, plan </w:t>
      </w:r>
      <w:r w:rsidR="009F78AF" w:rsidRPr="00CC6FC5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DD1C24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9F78AF" w:rsidRPr="00CC6FC5">
        <w:rPr>
          <w:rFonts w:ascii="Calibri" w:eastAsia="MS Mincho" w:hAnsi="Calibri" w:cs="Calibri"/>
          <w:sz w:val="22"/>
          <w:szCs w:val="22"/>
          <w:lang w:val="da-DK"/>
        </w:rPr>
        <w:t xml:space="preserve">hus </w:t>
      </w:r>
      <w:r w:rsidR="0076492D" w:rsidRPr="00CC6FC5">
        <w:rPr>
          <w:rFonts w:ascii="Calibri" w:eastAsia="MS Mincho" w:hAnsi="Calibri" w:cs="Calibri"/>
          <w:sz w:val="22"/>
          <w:szCs w:val="22"/>
          <w:lang w:val="da-DK"/>
        </w:rPr>
        <w:t>C</w:t>
      </w:r>
      <w:r w:rsidRPr="00CC6FC5">
        <w:rPr>
          <w:rFonts w:ascii="Calibri" w:eastAsia="MS Mincho" w:hAnsi="Calibri" w:cs="Calibri"/>
          <w:sz w:val="22"/>
          <w:szCs w:val="22"/>
          <w:lang w:val="da-DK"/>
        </w:rPr>
        <w:t>.</w:t>
      </w:r>
    </w:p>
    <w:p w14:paraId="6AAA684A" w14:textId="77777777" w:rsidR="00541D5C" w:rsidRPr="00CC6FC5" w:rsidRDefault="00E07938" w:rsidP="00E35F82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CC6FC5">
        <w:rPr>
          <w:rFonts w:ascii="Calibri" w:eastAsia="MS Mincho" w:hAnsi="Calibri" w:cs="Calibri"/>
          <w:sz w:val="22"/>
          <w:szCs w:val="22"/>
          <w:lang w:val="da-DK"/>
        </w:rPr>
        <w:tab/>
      </w:r>
    </w:p>
    <w:p w14:paraId="266FE083" w14:textId="4386C423" w:rsidR="00463937" w:rsidRPr="008A4F2A" w:rsidRDefault="00541D5C" w:rsidP="000975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8A4F2A">
        <w:rPr>
          <w:rFonts w:ascii="Calibri" w:hAnsi="Calibri" w:cs="Calibri"/>
          <w:sz w:val="22"/>
          <w:szCs w:val="22"/>
        </w:rPr>
        <w:t>Betjänar:</w:t>
      </w:r>
      <w:r w:rsidRPr="008A4F2A">
        <w:rPr>
          <w:rFonts w:ascii="Calibri" w:hAnsi="Calibri" w:cs="Calibri"/>
          <w:sz w:val="22"/>
          <w:szCs w:val="22"/>
        </w:rPr>
        <w:tab/>
      </w:r>
      <w:r w:rsidR="00CD1BDD" w:rsidRPr="008A4F2A">
        <w:rPr>
          <w:rFonts w:ascii="Calibri" w:hAnsi="Calibri" w:cs="Calibri"/>
          <w:sz w:val="22"/>
          <w:szCs w:val="22"/>
        </w:rPr>
        <w:tab/>
      </w:r>
      <w:r w:rsidR="00EF0D6A">
        <w:rPr>
          <w:rFonts w:ascii="Calibri" w:hAnsi="Calibri" w:cs="Calibri"/>
          <w:sz w:val="22"/>
          <w:szCs w:val="22"/>
        </w:rPr>
        <w:t>H</w:t>
      </w:r>
      <w:r w:rsidR="009F78AF">
        <w:rPr>
          <w:rFonts w:ascii="Calibri" w:hAnsi="Calibri" w:cs="Calibri"/>
          <w:sz w:val="22"/>
          <w:szCs w:val="22"/>
        </w:rPr>
        <w:t xml:space="preserve">us </w:t>
      </w:r>
      <w:r w:rsidR="0076492D">
        <w:rPr>
          <w:rFonts w:ascii="Calibri" w:hAnsi="Calibri" w:cs="Calibri"/>
          <w:sz w:val="22"/>
          <w:szCs w:val="22"/>
        </w:rPr>
        <w:t>C</w:t>
      </w:r>
      <w:r w:rsidR="009F78AF">
        <w:rPr>
          <w:rFonts w:ascii="Calibri" w:hAnsi="Calibri" w:cs="Calibri"/>
          <w:sz w:val="22"/>
          <w:szCs w:val="22"/>
        </w:rPr>
        <w:t>.</w:t>
      </w:r>
    </w:p>
    <w:p w14:paraId="2D04BE35" w14:textId="77777777" w:rsidR="00CD1BDD" w:rsidRPr="008A4F2A" w:rsidRDefault="00CD1BDD" w:rsidP="00541D5C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2A01CF12" w14:textId="730FD34E" w:rsidR="00D62C26" w:rsidRPr="00CC6FC5" w:rsidRDefault="00D56048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CC6FC5">
        <w:rPr>
          <w:rFonts w:ascii="Calibri" w:hAnsi="Calibri" w:cs="Calibri"/>
          <w:sz w:val="22"/>
          <w:szCs w:val="22"/>
        </w:rPr>
        <w:t>Apparatskåp:</w:t>
      </w:r>
      <w:r w:rsidR="00541D5C" w:rsidRPr="00CC6FC5">
        <w:rPr>
          <w:rFonts w:ascii="Calibri" w:eastAsia="MS Mincho" w:hAnsi="Calibri" w:cs="Calibri"/>
          <w:sz w:val="22"/>
          <w:szCs w:val="22"/>
        </w:rPr>
        <w:tab/>
      </w:r>
      <w:r w:rsidR="00051BC4" w:rsidRPr="00CC6FC5">
        <w:rPr>
          <w:rFonts w:ascii="Calibri" w:eastAsia="MS Mincho" w:hAnsi="Calibri" w:cs="Calibri"/>
          <w:sz w:val="22"/>
          <w:szCs w:val="22"/>
        </w:rPr>
        <w:t>AS_Cxxx</w:t>
      </w:r>
    </w:p>
    <w:p w14:paraId="2271BAE2" w14:textId="4956AA28" w:rsidR="00541D5C" w:rsidRPr="00CC6FC5" w:rsidRDefault="00FE0B4A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CC6FC5">
        <w:rPr>
          <w:rFonts w:ascii="Calibri" w:eastAsia="MS Mincho" w:hAnsi="Calibri" w:cs="Calibri"/>
          <w:sz w:val="22"/>
          <w:szCs w:val="22"/>
        </w:rPr>
        <w:t>DUC/PLC:</w:t>
      </w:r>
      <w:r w:rsidRPr="00CC6FC5">
        <w:rPr>
          <w:rFonts w:ascii="Calibri" w:eastAsia="MS Mincho" w:hAnsi="Calibri" w:cs="Calibri"/>
          <w:sz w:val="22"/>
          <w:szCs w:val="22"/>
        </w:rPr>
        <w:tab/>
      </w:r>
      <w:r w:rsidR="009F78AF" w:rsidRPr="00CC6FC5">
        <w:rPr>
          <w:rFonts w:ascii="Calibri" w:eastAsia="MS Mincho" w:hAnsi="Calibri" w:cs="Calibri"/>
          <w:sz w:val="22"/>
          <w:szCs w:val="22"/>
        </w:rPr>
        <w:t>0123</w:t>
      </w:r>
      <w:r w:rsidR="0076492D" w:rsidRPr="00CC6FC5">
        <w:rPr>
          <w:rFonts w:ascii="Calibri" w:eastAsia="MS Mincho" w:hAnsi="Calibri" w:cs="Calibri"/>
          <w:sz w:val="22"/>
          <w:szCs w:val="22"/>
        </w:rPr>
        <w:t>Cxxx</w:t>
      </w:r>
      <w:r w:rsidR="00541D5C" w:rsidRPr="00CC6FC5">
        <w:rPr>
          <w:rFonts w:ascii="Calibri" w:eastAsia="MS Mincho" w:hAnsi="Calibri" w:cs="Calibri"/>
          <w:sz w:val="22"/>
          <w:szCs w:val="22"/>
        </w:rPr>
        <w:t>D</w:t>
      </w:r>
      <w:r w:rsidR="00E07938" w:rsidRPr="00CC6FC5">
        <w:rPr>
          <w:rFonts w:ascii="Calibri" w:eastAsia="MS Mincho" w:hAnsi="Calibri" w:cs="Calibri"/>
          <w:sz w:val="22"/>
          <w:szCs w:val="22"/>
        </w:rPr>
        <w:t>xxx</w:t>
      </w:r>
    </w:p>
    <w:p w14:paraId="001B45AD" w14:textId="77777777" w:rsidR="00756ECC" w:rsidRPr="00CC6FC5" w:rsidRDefault="00756ECC" w:rsidP="00F37A60">
      <w:pPr>
        <w:rPr>
          <w:rFonts w:ascii="Calibri" w:eastAsia="MS Mincho" w:hAnsi="Calibri" w:cs="Calibri"/>
          <w:sz w:val="28"/>
          <w:szCs w:val="28"/>
        </w:rPr>
      </w:pPr>
    </w:p>
    <w:p w14:paraId="314C9B98" w14:textId="77777777" w:rsidR="00F37A60" w:rsidRPr="008A4F2A" w:rsidRDefault="004E6E2F" w:rsidP="00F37A60">
      <w:pPr>
        <w:rPr>
          <w:rFonts w:ascii="Calibri" w:eastAsia="MS Mincho" w:hAnsi="Calibri" w:cs="Calibri"/>
          <w:b/>
          <w:szCs w:val="24"/>
          <w:u w:val="single"/>
        </w:rPr>
      </w:pPr>
      <w:r w:rsidRPr="008A4F2A">
        <w:rPr>
          <w:rFonts w:ascii="Calibri" w:eastAsia="MS Mincho" w:hAnsi="Calibri" w:cs="Calibri"/>
          <w:b/>
          <w:szCs w:val="24"/>
          <w:u w:val="single"/>
        </w:rPr>
        <w:t>STYR</w:t>
      </w:r>
      <w:r w:rsidR="008A20EB" w:rsidRPr="008A4F2A">
        <w:rPr>
          <w:rFonts w:ascii="Calibri" w:eastAsia="MS Mincho" w:hAnsi="Calibri" w:cs="Calibri"/>
          <w:b/>
          <w:szCs w:val="24"/>
          <w:u w:val="single"/>
        </w:rPr>
        <w:t>NING</w:t>
      </w:r>
    </w:p>
    <w:p w14:paraId="62F9F454" w14:textId="77777777" w:rsidR="00C30122" w:rsidRPr="008A4F2A" w:rsidRDefault="00C30122" w:rsidP="00F37A60">
      <w:pPr>
        <w:rPr>
          <w:rFonts w:ascii="Calibri" w:eastAsia="MS Mincho" w:hAnsi="Calibri" w:cs="Calibri"/>
          <w:b/>
          <w:sz w:val="28"/>
          <w:szCs w:val="28"/>
          <w:u w:val="single"/>
        </w:rPr>
      </w:pPr>
    </w:p>
    <w:p w14:paraId="2A1F2823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8A4F2A">
        <w:rPr>
          <w:rFonts w:ascii="Calibri" w:eastAsia="MS Mincho" w:hAnsi="Calibri" w:cs="Calibri"/>
          <w:sz w:val="22"/>
          <w:szCs w:val="22"/>
        </w:rPr>
        <w:t>Aggregat ma</w:t>
      </w:r>
      <w:r w:rsidRPr="00DF056E">
        <w:rPr>
          <w:rFonts w:ascii="Calibri" w:eastAsia="MS Mincho" w:hAnsi="Calibri" w:cs="Calibri"/>
          <w:sz w:val="22"/>
          <w:szCs w:val="22"/>
        </w:rPr>
        <w:t>növreras med serviceomkopplare</w:t>
      </w:r>
      <w:r w:rsidR="00671CA6" w:rsidRPr="00DF056E">
        <w:rPr>
          <w:rFonts w:ascii="Calibri" w:eastAsia="MS Mincho" w:hAnsi="Calibri" w:cs="Calibri"/>
          <w:sz w:val="22"/>
          <w:szCs w:val="22"/>
        </w:rPr>
        <w:t xml:space="preserve">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placerad i</w:t>
      </w:r>
    </w:p>
    <w:p w14:paraId="08539698" w14:textId="77777777" w:rsidR="000E4D1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09C4EA76" w14:textId="77777777" w:rsidR="0040795F" w:rsidRPr="00DF056E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6331244D" w14:textId="77777777" w:rsidR="002F3E2D" w:rsidRPr="002F3E2D" w:rsidRDefault="002F3E2D" w:rsidP="002F3E2D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bookmarkStart w:id="0" w:name="_Hlk4571583"/>
      <w:r w:rsidRPr="002F3E2D">
        <w:rPr>
          <w:rFonts w:ascii="Calibri" w:eastAsia="MS Mincho" w:hAnsi="Calibri" w:cs="Calibri"/>
          <w:b/>
          <w:bCs/>
          <w:sz w:val="22"/>
          <w:szCs w:val="22"/>
        </w:rPr>
        <w:t xml:space="preserve">FRÅN </w:t>
      </w:r>
      <w:r w:rsidRPr="002F3E2D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2F3E2D">
        <w:rPr>
          <w:rFonts w:ascii="Calibri" w:eastAsia="MS Mincho" w:hAnsi="Calibri" w:cs="Calibri"/>
          <w:sz w:val="22"/>
          <w:szCs w:val="22"/>
        </w:rPr>
        <w:t xml:space="preserve">= </w:t>
      </w:r>
      <w:r w:rsidRPr="002F3E2D">
        <w:rPr>
          <w:rFonts w:ascii="Calibri" w:eastAsia="MS Mincho" w:hAnsi="Calibri" w:cs="Calibri"/>
          <w:sz w:val="22"/>
          <w:szCs w:val="22"/>
        </w:rPr>
        <w:tab/>
        <w:t>Aggregatet är avställt (återställning av larm).</w:t>
      </w:r>
    </w:p>
    <w:p w14:paraId="6F4A8A64" w14:textId="77777777" w:rsidR="002F3E2D" w:rsidRPr="009102EC" w:rsidRDefault="002F3E2D" w:rsidP="002F3E2D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2F3E2D">
        <w:rPr>
          <w:rFonts w:ascii="Calibri" w:eastAsia="MS Mincho" w:hAnsi="Calibri" w:cs="Calibri"/>
          <w:b/>
          <w:bCs/>
          <w:sz w:val="22"/>
          <w:szCs w:val="22"/>
        </w:rPr>
        <w:t xml:space="preserve">AUT </w:t>
      </w:r>
      <w:r w:rsidRPr="002F3E2D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2F3E2D">
        <w:rPr>
          <w:rFonts w:ascii="Calibri" w:eastAsia="MS Mincho" w:hAnsi="Calibri" w:cs="Calibri"/>
          <w:sz w:val="22"/>
          <w:szCs w:val="22"/>
        </w:rPr>
        <w:t>=</w:t>
      </w:r>
      <w:r w:rsidRPr="002F3E2D">
        <w:rPr>
          <w:rFonts w:ascii="Calibri" w:eastAsia="MS Mincho" w:hAnsi="Calibri" w:cs="Calibri"/>
          <w:sz w:val="22"/>
          <w:szCs w:val="22"/>
        </w:rPr>
        <w:tab/>
        <w:t>Aggregatet styrs via automatik.</w:t>
      </w:r>
    </w:p>
    <w:bookmarkEnd w:id="0"/>
    <w:p w14:paraId="4963A08D" w14:textId="77777777" w:rsidR="0040795F" w:rsidRPr="00DF056E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0E131DEA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0E6F4193" w14:textId="77777777" w:rsidR="000E4D1F" w:rsidRPr="00DF056E" w:rsidRDefault="000E4D1F" w:rsidP="0087392F">
      <w:pPr>
        <w:rPr>
          <w:rFonts w:ascii="Calibri" w:eastAsia="MS Mincho" w:hAnsi="Calibri" w:cs="Calibri"/>
          <w:sz w:val="22"/>
          <w:szCs w:val="22"/>
        </w:rPr>
      </w:pPr>
    </w:p>
    <w:p w14:paraId="5D335448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Säkerhets- och brandfunktioner skall vara inkopplade oavsett</w:t>
      </w:r>
    </w:p>
    <w:p w14:paraId="15352A9F" w14:textId="77777777" w:rsidR="00BC42E1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omkopplarläge.</w:t>
      </w:r>
      <w:r w:rsidR="00B71A3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Larm avges om serviceomkopplaren står i läget FRÅN längre tid än</w:t>
      </w:r>
      <w:r w:rsidR="0040795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normalt för service. Tidsperioden är inställbar i </w:t>
      </w:r>
      <w:r w:rsidR="007561EC" w:rsidRPr="00DF056E">
        <w:rPr>
          <w:rFonts w:ascii="Calibri" w:eastAsia="MS Mincho" w:hAnsi="Calibri" w:cs="Calibri"/>
          <w:sz w:val="22"/>
          <w:szCs w:val="22"/>
        </w:rPr>
        <w:t>DUC/PLC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33B0CEC9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</w:p>
    <w:p w14:paraId="20F9B144" w14:textId="77777777" w:rsidR="00BC42E1" w:rsidRPr="00DF056E" w:rsidRDefault="00BC42E1" w:rsidP="00BC42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styrs via tidsschema och </w:t>
      </w:r>
      <w:r w:rsidRPr="007E252D">
        <w:rPr>
          <w:rFonts w:ascii="Calibri" w:eastAsia="MS Mincho" w:hAnsi="Calibri" w:cs="Calibri"/>
          <w:color w:val="000000"/>
          <w:sz w:val="22"/>
          <w:szCs w:val="22"/>
        </w:rPr>
        <w:t>timer.</w:t>
      </w:r>
    </w:p>
    <w:p w14:paraId="7E1F143E" w14:textId="77777777" w:rsidR="00D962F8" w:rsidRDefault="00D962F8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232F00CC" w14:textId="0690DA9B" w:rsidR="000D3E3A" w:rsidRPr="00DF056E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DF056E">
        <w:rPr>
          <w:rFonts w:ascii="Calibri" w:eastAsia="MS Mincho" w:hAnsi="Calibri" w:cs="Calibri"/>
          <w:b/>
          <w:sz w:val="22"/>
          <w:szCs w:val="22"/>
        </w:rPr>
        <w:t>topp</w:t>
      </w:r>
      <w:r w:rsidR="00EF0D6A">
        <w:rPr>
          <w:rFonts w:ascii="Calibri" w:eastAsia="MS Mincho" w:hAnsi="Calibri" w:cs="Calibri"/>
          <w:b/>
          <w:sz w:val="22"/>
          <w:szCs w:val="22"/>
        </w:rPr>
        <w:t xml:space="preserve"> LB31</w:t>
      </w:r>
    </w:p>
    <w:p w14:paraId="32F86828" w14:textId="392E0849" w:rsidR="0045367A" w:rsidRDefault="0045367A" w:rsidP="0045367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uppstart öppnar först</w:t>
      </w:r>
      <w:r>
        <w:rPr>
          <w:rFonts w:ascii="Calibri" w:eastAsia="MS Mincho" w:hAnsi="Calibri" w:cs="Calibri"/>
          <w:sz w:val="22"/>
          <w:szCs w:val="22"/>
        </w:rPr>
        <w:t xml:space="preserve"> uteluftsspjäll ST21</w:t>
      </w:r>
      <w:r w:rsidR="002F3E2D">
        <w:rPr>
          <w:rFonts w:ascii="Calibri" w:eastAsia="MS Mincho" w:hAnsi="Calibri" w:cs="Calibri"/>
          <w:sz w:val="22"/>
          <w:szCs w:val="22"/>
        </w:rPr>
        <w:t>,</w:t>
      </w:r>
      <w:r w:rsidRPr="00DF056E">
        <w:rPr>
          <w:rFonts w:ascii="Calibri" w:eastAsia="MS Mincho" w:hAnsi="Calibri" w:cs="Calibri"/>
          <w:sz w:val="22"/>
          <w:szCs w:val="22"/>
        </w:rPr>
        <w:t xml:space="preserve"> avluftsspjäll ST22</w:t>
      </w:r>
      <w:r w:rsidR="00E20AFE">
        <w:rPr>
          <w:rFonts w:ascii="Calibri" w:eastAsia="MS Mincho" w:hAnsi="Calibri" w:cs="Calibri"/>
          <w:sz w:val="22"/>
          <w:szCs w:val="22"/>
        </w:rPr>
        <w:t xml:space="preserve"> och</w:t>
      </w:r>
      <w:r w:rsidR="008F47FF">
        <w:rPr>
          <w:rFonts w:ascii="Calibri" w:eastAsia="MS Mincho" w:hAnsi="Calibri" w:cs="Calibri"/>
          <w:sz w:val="22"/>
          <w:szCs w:val="22"/>
        </w:rPr>
        <w:t xml:space="preserve"> samtliga</w:t>
      </w:r>
      <w:r w:rsidR="002F3E2D">
        <w:rPr>
          <w:rFonts w:ascii="Calibri" w:eastAsia="MS Mincho" w:hAnsi="Calibri" w:cs="Calibri"/>
          <w:sz w:val="22"/>
          <w:szCs w:val="22"/>
        </w:rPr>
        <w:t xml:space="preserve"> brandspjäll</w:t>
      </w:r>
      <w:r w:rsidR="00EC4BED">
        <w:rPr>
          <w:rFonts w:ascii="Calibri" w:eastAsia="MS Mincho" w:hAnsi="Calibri" w:cs="Calibri"/>
          <w:sz w:val="22"/>
          <w:szCs w:val="22"/>
        </w:rPr>
        <w:t>. N</w:t>
      </w:r>
      <w:r w:rsidRPr="00DF056E">
        <w:rPr>
          <w:rFonts w:ascii="Calibri" w:eastAsia="MS Mincho" w:hAnsi="Calibri" w:cs="Calibri"/>
          <w:sz w:val="22"/>
          <w:szCs w:val="22"/>
        </w:rPr>
        <w:t>är indikering erhållits för öppet läge startar frånluftsfläkt FF1</w:t>
      </w:r>
      <w:r w:rsidR="00431E4D">
        <w:rPr>
          <w:rFonts w:ascii="Calibri" w:eastAsia="MS Mincho" w:hAnsi="Calibri" w:cs="Calibri"/>
          <w:sz w:val="22"/>
          <w:szCs w:val="22"/>
        </w:rPr>
        <w:t>.</w:t>
      </w:r>
    </w:p>
    <w:p w14:paraId="68D4EAA4" w14:textId="77777777" w:rsidR="000D3E3A" w:rsidRPr="00DF056E" w:rsidRDefault="000D3E3A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4B3A764F" w14:textId="08E318E3" w:rsidR="000D3E3A" w:rsidRPr="00DF056E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DF056E">
        <w:rPr>
          <w:rFonts w:ascii="Calibri" w:eastAsia="MS Mincho" w:hAnsi="Calibri" w:cs="Calibri"/>
          <w:sz w:val="22"/>
          <w:szCs w:val="22"/>
        </w:rPr>
        <w:t xml:space="preserve"> återvinning</w:t>
      </w:r>
      <w:r w:rsidR="00370118">
        <w:rPr>
          <w:rFonts w:ascii="Calibri" w:eastAsia="MS Mincho" w:hAnsi="Calibri" w:cs="Calibri"/>
          <w:sz w:val="22"/>
          <w:szCs w:val="22"/>
        </w:rPr>
        <w:t>.</w:t>
      </w:r>
    </w:p>
    <w:p w14:paraId="1CD9A1A6" w14:textId="77777777" w:rsidR="000D3E3A" w:rsidRPr="00DF056E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11D489AB" w14:textId="7F5C54A4" w:rsid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Efter inställd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uppstartstid startar tilluftsfläkt TF1 och normal reglering vidtar. </w:t>
      </w:r>
      <w:r w:rsidR="00697DA5">
        <w:rPr>
          <w:rFonts w:ascii="Calibri" w:eastAsia="MS Mincho" w:hAnsi="Calibri" w:cs="Calibri"/>
          <w:sz w:val="22"/>
          <w:szCs w:val="22"/>
        </w:rPr>
        <w:t xml:space="preserve">Luftvärmare LV1 blockeras under uppstart tills tilluftstrycket stiger över gräns för förregling.  </w:t>
      </w:r>
    </w:p>
    <w:p w14:paraId="4A2A1A45" w14:textId="4C3E9B7D" w:rsidR="00C96CA7" w:rsidRDefault="00C96CA7" w:rsidP="0045367A">
      <w:pPr>
        <w:rPr>
          <w:rFonts w:ascii="Calibri" w:eastAsia="MS Mincho" w:hAnsi="Calibri" w:cs="Calibri"/>
          <w:sz w:val="22"/>
          <w:szCs w:val="22"/>
        </w:rPr>
      </w:pPr>
    </w:p>
    <w:p w14:paraId="18DFF3C3" w14:textId="36782461" w:rsidR="00C96CA7" w:rsidRDefault="00C96CA7" w:rsidP="0045367A">
      <w:pPr>
        <w:rPr>
          <w:rFonts w:ascii="Calibri" w:eastAsia="MS Mincho" w:hAnsi="Calibri" w:cs="Calibri"/>
          <w:sz w:val="22"/>
          <w:szCs w:val="22"/>
        </w:rPr>
      </w:pPr>
      <w:bookmarkStart w:id="1" w:name="_Hlk2672160"/>
      <w:r>
        <w:rPr>
          <w:rFonts w:ascii="Calibri" w:eastAsia="MS Mincho" w:hAnsi="Calibri" w:cs="Calibri"/>
          <w:sz w:val="22"/>
          <w:szCs w:val="22"/>
        </w:rPr>
        <w:t xml:space="preserve">Om luftvärmare LV1 är i drift vid stopp av aggregat blockeras luftvärmaren och aggregatet fortsätter sin drift under i DUC/PLC inställbar tid för efterkylning av luftvärmaren. </w:t>
      </w:r>
    </w:p>
    <w:p w14:paraId="3A186E16" w14:textId="311D85C0" w:rsidR="00EF0D6A" w:rsidRDefault="00EF0D6A" w:rsidP="0045367A">
      <w:pPr>
        <w:rPr>
          <w:rFonts w:ascii="Calibri" w:eastAsia="MS Mincho" w:hAnsi="Calibri" w:cs="Calibri"/>
          <w:sz w:val="22"/>
          <w:szCs w:val="22"/>
        </w:rPr>
      </w:pPr>
    </w:p>
    <w:p w14:paraId="24988065" w14:textId="77777777" w:rsidR="00EF0D6A" w:rsidRPr="008D4694" w:rsidRDefault="00EF0D6A" w:rsidP="00EF0D6A">
      <w:pPr>
        <w:rPr>
          <w:rFonts w:ascii="Calibri" w:eastAsia="MS Mincho" w:hAnsi="Calibri" w:cs="Calibri"/>
          <w:b/>
          <w:sz w:val="22"/>
          <w:szCs w:val="22"/>
        </w:rPr>
      </w:pPr>
      <w:r w:rsidRPr="008D4694">
        <w:rPr>
          <w:rFonts w:ascii="Calibri" w:eastAsia="MS Mincho" w:hAnsi="Calibri" w:cs="Calibri"/>
          <w:b/>
          <w:sz w:val="22"/>
          <w:szCs w:val="22"/>
        </w:rPr>
        <w:t>Start/Stopp FF2</w:t>
      </w:r>
    </w:p>
    <w:p w14:paraId="2EDEF9D9" w14:textId="2E7192EA" w:rsidR="00EF0D6A" w:rsidRPr="00DF056E" w:rsidRDefault="00EF0D6A" w:rsidP="00EF0D6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uppstart öppnar ST11 och FF2 samt LB</w:t>
      </w:r>
      <w:r w:rsidR="00B60C79">
        <w:rPr>
          <w:rFonts w:ascii="Calibri" w:eastAsia="MS Mincho" w:hAnsi="Calibri" w:cs="Calibri"/>
          <w:sz w:val="22"/>
          <w:szCs w:val="22"/>
        </w:rPr>
        <w:t>31</w:t>
      </w:r>
      <w:r>
        <w:rPr>
          <w:rFonts w:ascii="Calibri" w:eastAsia="MS Mincho" w:hAnsi="Calibri" w:cs="Calibri"/>
          <w:sz w:val="22"/>
          <w:szCs w:val="22"/>
        </w:rPr>
        <w:t xml:space="preserve"> startar.</w:t>
      </w:r>
    </w:p>
    <w:bookmarkEnd w:id="1"/>
    <w:p w14:paraId="61CDC5E0" w14:textId="77777777" w:rsidR="00C96CA7" w:rsidRDefault="00C96CA7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1A8AB801" w14:textId="19CCD32B" w:rsidR="007C16D2" w:rsidRPr="007E252D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 w:rsidR="00B55305">
        <w:rPr>
          <w:rFonts w:ascii="Calibri" w:eastAsia="MS Mincho" w:hAnsi="Calibri" w:cs="Calibri"/>
          <w:b/>
          <w:sz w:val="22"/>
          <w:szCs w:val="22"/>
        </w:rPr>
        <w:t>SN11</w:t>
      </w:r>
    </w:p>
    <w:p w14:paraId="4E85E500" w14:textId="14969C68" w:rsidR="003B4272" w:rsidRDefault="00A93A6D" w:rsidP="00614188">
      <w:pPr>
        <w:rPr>
          <w:rFonts w:ascii="Calibri" w:hAnsi="Calibri" w:cs="Calibri"/>
          <w:sz w:val="22"/>
          <w:szCs w:val="22"/>
        </w:rPr>
      </w:pPr>
      <w:r w:rsidRPr="007E252D">
        <w:rPr>
          <w:rFonts w:ascii="Calibri" w:hAnsi="Calibri" w:cs="Calibri"/>
          <w:sz w:val="22"/>
          <w:szCs w:val="22"/>
        </w:rPr>
        <w:t>Aggregat startas</w:t>
      </w:r>
      <w:r w:rsidR="007A2C0B" w:rsidRPr="007E252D">
        <w:rPr>
          <w:rFonts w:ascii="Calibri" w:hAnsi="Calibri" w:cs="Calibri"/>
          <w:sz w:val="22"/>
          <w:szCs w:val="22"/>
        </w:rPr>
        <w:t xml:space="preserve"> till </w:t>
      </w:r>
      <w:r w:rsidR="000F17A6" w:rsidRPr="007E252D">
        <w:rPr>
          <w:rFonts w:ascii="Calibri" w:hAnsi="Calibri" w:cs="Calibri"/>
          <w:sz w:val="22"/>
          <w:szCs w:val="22"/>
        </w:rPr>
        <w:t>drift</w:t>
      </w:r>
      <w:r w:rsidRPr="007E252D">
        <w:rPr>
          <w:rFonts w:ascii="Calibri" w:hAnsi="Calibri" w:cs="Calibri"/>
          <w:sz w:val="22"/>
          <w:szCs w:val="22"/>
        </w:rPr>
        <w:t xml:space="preserve"> under inställd tid via tryckknappstimer </w:t>
      </w:r>
      <w:r w:rsidR="00B55305">
        <w:rPr>
          <w:rFonts w:ascii="Calibri" w:hAnsi="Calibri" w:cs="Calibri"/>
          <w:sz w:val="22"/>
          <w:szCs w:val="22"/>
        </w:rPr>
        <w:t>SN11</w:t>
      </w:r>
      <w:r w:rsidR="007A2C0B" w:rsidRPr="007E252D">
        <w:rPr>
          <w:rFonts w:ascii="Calibri" w:hAnsi="Calibri" w:cs="Calibri"/>
          <w:sz w:val="22"/>
          <w:szCs w:val="22"/>
        </w:rPr>
        <w:t>. När den i DUC</w:t>
      </w:r>
      <w:r w:rsidRPr="007E252D">
        <w:rPr>
          <w:rFonts w:ascii="Calibri" w:hAnsi="Calibri" w:cs="Calibri"/>
          <w:sz w:val="22"/>
          <w:szCs w:val="22"/>
        </w:rPr>
        <w:t>/PLC</w:t>
      </w:r>
      <w:r w:rsidR="007A2C0B" w:rsidRPr="007E252D">
        <w:rPr>
          <w:rFonts w:ascii="Calibri" w:hAnsi="Calibri" w:cs="Calibri"/>
          <w:sz w:val="22"/>
          <w:szCs w:val="22"/>
        </w:rPr>
        <w:t xml:space="preserve"> inställda timertiden löpt ut, eller vid förnya</w:t>
      </w:r>
      <w:r w:rsidRPr="007E252D">
        <w:rPr>
          <w:rFonts w:ascii="Calibri" w:hAnsi="Calibri" w:cs="Calibri"/>
          <w:sz w:val="22"/>
          <w:szCs w:val="22"/>
        </w:rPr>
        <w:t>t tryck,</w:t>
      </w:r>
      <w:r w:rsidR="007A2C0B" w:rsidRPr="007E252D">
        <w:rPr>
          <w:rFonts w:ascii="Calibri" w:hAnsi="Calibri" w:cs="Calibri"/>
          <w:sz w:val="22"/>
          <w:szCs w:val="22"/>
        </w:rPr>
        <w:t xml:space="preserve"> stoppas </w:t>
      </w:r>
      <w:r w:rsidR="00B71A3F" w:rsidRPr="007E252D">
        <w:rPr>
          <w:rFonts w:ascii="Calibri" w:hAnsi="Calibri" w:cs="Calibri"/>
          <w:sz w:val="22"/>
          <w:szCs w:val="22"/>
        </w:rPr>
        <w:t>timerfunktion</w:t>
      </w:r>
      <w:r w:rsidR="00696C8E">
        <w:rPr>
          <w:rFonts w:ascii="Calibri" w:hAnsi="Calibri" w:cs="Calibri"/>
          <w:sz w:val="22"/>
          <w:szCs w:val="22"/>
        </w:rPr>
        <w:t>en</w:t>
      </w:r>
      <w:r w:rsidR="007A2C0B" w:rsidRPr="007E252D">
        <w:rPr>
          <w:rFonts w:ascii="Calibri" w:hAnsi="Calibri" w:cs="Calibri"/>
          <w:sz w:val="22"/>
          <w:szCs w:val="22"/>
        </w:rPr>
        <w:t>.</w:t>
      </w:r>
      <w:r w:rsidRPr="007E252D">
        <w:rPr>
          <w:rFonts w:ascii="Calibri" w:hAnsi="Calibri" w:cs="Calibri"/>
          <w:sz w:val="22"/>
          <w:szCs w:val="22"/>
        </w:rPr>
        <w:t xml:space="preserve"> </w:t>
      </w:r>
      <w:r w:rsidR="00614188" w:rsidRPr="0070077A">
        <w:rPr>
          <w:rFonts w:ascii="Calibri" w:hAnsi="Calibri" w:cs="Calibri"/>
          <w:sz w:val="22"/>
          <w:szCs w:val="22"/>
        </w:rPr>
        <w:t>SN11 är försedd med inbyggd driftindikering i form av en lysdiod som visar om timerfunktionen är aktiv eller om aggregatet är i drift.</w:t>
      </w:r>
    </w:p>
    <w:p w14:paraId="78E93DEB" w14:textId="7C6B8F49" w:rsidR="00EF0D6A" w:rsidRDefault="00EF0D6A" w:rsidP="00614188">
      <w:pPr>
        <w:rPr>
          <w:rFonts w:ascii="Calibri" w:hAnsi="Calibri" w:cs="Calibri"/>
          <w:sz w:val="22"/>
          <w:szCs w:val="22"/>
        </w:rPr>
      </w:pPr>
    </w:p>
    <w:p w14:paraId="4C302E8E" w14:textId="77777777" w:rsidR="00EF0D6A" w:rsidRPr="007E252D" w:rsidRDefault="00EF0D6A" w:rsidP="00EF0D6A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>
        <w:rPr>
          <w:rFonts w:ascii="Calibri" w:eastAsia="MS Mincho" w:hAnsi="Calibri" w:cs="Calibri"/>
          <w:b/>
          <w:sz w:val="22"/>
          <w:szCs w:val="22"/>
        </w:rPr>
        <w:t>SN12</w:t>
      </w:r>
    </w:p>
    <w:p w14:paraId="6F76D998" w14:textId="6962D6D5" w:rsidR="00EF0D6A" w:rsidRDefault="00EF0D6A" w:rsidP="00EF0D6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Frånluftsfläkt FF2 </w:t>
      </w:r>
      <w:r w:rsidRPr="007E252D">
        <w:rPr>
          <w:rFonts w:ascii="Calibri" w:hAnsi="Calibri" w:cs="Calibri"/>
          <w:sz w:val="22"/>
          <w:szCs w:val="22"/>
        </w:rPr>
        <w:t>startas till drift</w:t>
      </w:r>
      <w:r>
        <w:rPr>
          <w:rFonts w:ascii="Calibri" w:hAnsi="Calibri" w:cs="Calibri"/>
          <w:sz w:val="22"/>
          <w:szCs w:val="22"/>
        </w:rPr>
        <w:t xml:space="preserve"> (tillsammans med LB</w:t>
      </w:r>
      <w:r w:rsidR="009C2ABF">
        <w:rPr>
          <w:rFonts w:ascii="Calibri" w:hAnsi="Calibri" w:cs="Calibri"/>
          <w:sz w:val="22"/>
          <w:szCs w:val="22"/>
        </w:rPr>
        <w:t>3</w:t>
      </w:r>
      <w:r w:rsidR="006A676C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>)</w:t>
      </w:r>
      <w:r w:rsidRPr="007E252D">
        <w:rPr>
          <w:rFonts w:ascii="Calibri" w:hAnsi="Calibri" w:cs="Calibri"/>
          <w:sz w:val="22"/>
          <w:szCs w:val="22"/>
        </w:rPr>
        <w:t xml:space="preserve"> under inställd tid via tryckknappstimer </w:t>
      </w:r>
      <w:r>
        <w:rPr>
          <w:rFonts w:ascii="Calibri" w:hAnsi="Calibri" w:cs="Calibri"/>
          <w:sz w:val="22"/>
          <w:szCs w:val="22"/>
        </w:rPr>
        <w:t>SN12</w:t>
      </w:r>
      <w:r w:rsidRPr="007E252D">
        <w:rPr>
          <w:rFonts w:ascii="Calibri" w:hAnsi="Calibri" w:cs="Calibri"/>
          <w:sz w:val="22"/>
          <w:szCs w:val="22"/>
        </w:rPr>
        <w:t>. När den i DUC/PLC inställda timertiden löpt ut, eller vid förnyat tryck, stoppas timerfunktion</w:t>
      </w:r>
      <w:r w:rsidR="00696C8E">
        <w:rPr>
          <w:rFonts w:ascii="Calibri" w:hAnsi="Calibri" w:cs="Calibri"/>
          <w:sz w:val="22"/>
          <w:szCs w:val="22"/>
        </w:rPr>
        <w:t>en</w:t>
      </w:r>
      <w:r w:rsidRPr="007E252D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SN12</w:t>
      </w:r>
      <w:r w:rsidRPr="0070077A">
        <w:rPr>
          <w:rFonts w:ascii="Calibri" w:hAnsi="Calibri" w:cs="Calibri"/>
          <w:sz w:val="22"/>
          <w:szCs w:val="22"/>
        </w:rPr>
        <w:t xml:space="preserve"> är försedd med inbyggd driftindikering i form av en lysdiod som visar om timerfunktionen är aktiv eller om </w:t>
      </w:r>
      <w:r>
        <w:rPr>
          <w:rFonts w:ascii="Calibri" w:hAnsi="Calibri" w:cs="Calibri"/>
          <w:sz w:val="22"/>
          <w:szCs w:val="22"/>
        </w:rPr>
        <w:t>frånluftsfläkt FF2</w:t>
      </w:r>
      <w:r w:rsidRPr="0070077A">
        <w:rPr>
          <w:rFonts w:ascii="Calibri" w:hAnsi="Calibri" w:cs="Calibri"/>
          <w:sz w:val="22"/>
          <w:szCs w:val="22"/>
        </w:rPr>
        <w:t xml:space="preserve"> är i drift.</w:t>
      </w:r>
    </w:p>
    <w:p w14:paraId="4413E193" w14:textId="0958879C" w:rsidR="009871EC" w:rsidRDefault="009871EC">
      <w:pPr>
        <w:rPr>
          <w:rFonts w:ascii="Calibri" w:eastAsia="MS Mincho" w:hAnsi="Calibri" w:cs="Calibri"/>
          <w:b/>
          <w:sz w:val="22"/>
          <w:szCs w:val="22"/>
        </w:rPr>
      </w:pPr>
    </w:p>
    <w:p w14:paraId="01AF0453" w14:textId="24573388" w:rsidR="007C16D2" w:rsidRPr="00DF056E" w:rsidRDefault="00D962F8" w:rsidP="007C16D2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column"/>
      </w:r>
      <w:r w:rsidR="007C16D2" w:rsidRPr="00DF056E">
        <w:rPr>
          <w:rFonts w:ascii="Calibri" w:eastAsia="MS Mincho" w:hAnsi="Calibri" w:cs="Calibri"/>
          <w:b/>
          <w:sz w:val="22"/>
          <w:szCs w:val="22"/>
        </w:rPr>
        <w:t>Nattkyla</w:t>
      </w:r>
      <w:r w:rsidR="00A05150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2459708" w14:textId="77777777" w:rsidR="00A93A6D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Sommartid kyls byggnaden nattetid med uteluft om följande villkor är</w:t>
      </w:r>
    </w:p>
    <w:p w14:paraId="32BFCE33" w14:textId="77777777" w:rsidR="007C16D2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uppfyllda:</w:t>
      </w:r>
    </w:p>
    <w:p w14:paraId="03563F2A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1EC1F06C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2°C i mer än 3 timmar under normal drifttid. </w:t>
      </w:r>
    </w:p>
    <w:p w14:paraId="113121A0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DF056E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24E3A80E" w14:textId="77777777" w:rsidR="007C16D2" w:rsidRPr="00DF056E" w:rsidRDefault="007C16D2" w:rsidP="007C16D2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Aggregatet ej i ordinarie drift.</w:t>
      </w:r>
    </w:p>
    <w:p w14:paraId="4CB2EC04" w14:textId="77777777" w:rsidR="007C16D2" w:rsidRPr="00DF056E" w:rsidRDefault="007C16D2" w:rsidP="007C16D2">
      <w:pPr>
        <w:rPr>
          <w:rFonts w:ascii="Calibri" w:eastAsia="MS Mincho" w:hAnsi="Calibri" w:cs="Calibri"/>
          <w:sz w:val="22"/>
          <w:szCs w:val="22"/>
        </w:rPr>
      </w:pPr>
    </w:p>
    <w:p w14:paraId="07152182" w14:textId="206AE2D6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</w:t>
      </w:r>
      <w:r w:rsidR="00614188">
        <w:rPr>
          <w:rFonts w:ascii="Calibri" w:eastAsia="MS Mincho" w:hAnsi="Calibri" w:cs="Calibri"/>
          <w:color w:val="000000"/>
          <w:sz w:val="22"/>
          <w:szCs w:val="22"/>
        </w:rPr>
        <w:t>är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i drift, </w:t>
      </w:r>
      <w:r w:rsidR="008F4CD5">
        <w:rPr>
          <w:rFonts w:ascii="Calibri" w:eastAsia="MS Mincho" w:hAnsi="Calibri" w:cs="Calibri"/>
          <w:color w:val="000000"/>
          <w:sz w:val="22"/>
          <w:szCs w:val="22"/>
        </w:rPr>
        <w:t>luftvärmare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8F4CD5">
        <w:rPr>
          <w:rFonts w:ascii="Calibri" w:eastAsia="MS Mincho" w:hAnsi="Calibri" w:cs="Calibri"/>
          <w:color w:val="000000"/>
          <w:sz w:val="22"/>
          <w:szCs w:val="22"/>
        </w:rPr>
        <w:t>LV1</w:t>
      </w:r>
      <w:r w:rsidR="00BC5916">
        <w:rPr>
          <w:rFonts w:ascii="Calibri" w:eastAsia="MS Mincho" w:hAnsi="Calibri" w:cs="Calibri"/>
          <w:color w:val="000000"/>
          <w:sz w:val="22"/>
          <w:szCs w:val="22"/>
        </w:rPr>
        <w:t xml:space="preserve"> och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B44F6F" w:rsidRPr="00DF056E">
        <w:rPr>
          <w:rFonts w:ascii="Calibri" w:eastAsia="MS Mincho" w:hAnsi="Calibri" w:cs="Calibri"/>
          <w:color w:val="000000"/>
          <w:sz w:val="22"/>
          <w:szCs w:val="22"/>
        </w:rPr>
        <w:t>värmeåtervinning RVÅ är från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kopplad.</w:t>
      </w:r>
    </w:p>
    <w:p w14:paraId="50B339B7" w14:textId="77777777" w:rsidR="00E659EB" w:rsidRPr="00DF056E" w:rsidRDefault="007C16D2" w:rsidP="00E659EB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Nattkyla stoppar när frånluftstemperaturen</w:t>
      </w:r>
      <w:r w:rsidR="00E659EB" w:rsidRPr="00DF056E">
        <w:rPr>
          <w:rFonts w:ascii="Calibri" w:eastAsia="MS Mincho" w:hAnsi="Calibri" w:cs="Calibri"/>
          <w:sz w:val="22"/>
          <w:szCs w:val="22"/>
        </w:rPr>
        <w:t xml:space="preserve"> vid GT31</w:t>
      </w:r>
      <w:r w:rsidRPr="00DF056E">
        <w:rPr>
          <w:rFonts w:ascii="Calibri" w:eastAsia="MS Mincho" w:hAnsi="Calibri" w:cs="Calibri"/>
          <w:sz w:val="22"/>
          <w:szCs w:val="22"/>
        </w:rPr>
        <w:t xml:space="preserve"> sjunkit till </w:t>
      </w:r>
      <w:r w:rsidR="00E659EB" w:rsidRPr="00DF056E">
        <w:rPr>
          <w:rFonts w:ascii="Calibri" w:eastAsia="MS Mincho" w:hAnsi="Calibri" w:cs="Calibri"/>
          <w:sz w:val="22"/>
          <w:szCs w:val="22"/>
        </w:rPr>
        <w:t>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något av övriga startvillkor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upphört att gälla.</w:t>
      </w:r>
      <w:r w:rsidR="004E32EE">
        <w:rPr>
          <w:rFonts w:ascii="Calibri" w:eastAsia="MS Mincho" w:hAnsi="Calibri" w:cs="Calibri"/>
          <w:sz w:val="22"/>
          <w:szCs w:val="22"/>
        </w:rPr>
        <w:t xml:space="preserve"> Under de första 10 </w:t>
      </w:r>
      <w:r w:rsidR="00E659EB" w:rsidRPr="00DF056E">
        <w:rPr>
          <w:rFonts w:ascii="Calibri" w:eastAsia="MS Mincho" w:hAnsi="Calibri" w:cs="Calibri"/>
          <w:sz w:val="22"/>
          <w:szCs w:val="22"/>
        </w:rPr>
        <w:t>minuterna ignoreras frånluftsvillkoren för att</w:t>
      </w:r>
      <w:r w:rsidR="00E659EB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E659EB" w:rsidRPr="00DF056E">
        <w:rPr>
          <w:rFonts w:ascii="Calibri" w:eastAsia="MS Mincho" w:hAnsi="Calibri" w:cs="Calibri"/>
          <w:sz w:val="22"/>
          <w:szCs w:val="22"/>
        </w:rPr>
        <w:t>invänta korrekt mätvärde.</w:t>
      </w:r>
    </w:p>
    <w:p w14:paraId="06B9F1E2" w14:textId="77777777" w:rsidR="0074788D" w:rsidRPr="00DF056E" w:rsidRDefault="0074788D" w:rsidP="004874DA">
      <w:pPr>
        <w:rPr>
          <w:rFonts w:ascii="Calibri" w:hAnsi="Calibri" w:cs="Calibri"/>
          <w:b/>
        </w:rPr>
      </w:pPr>
    </w:p>
    <w:p w14:paraId="0312B84F" w14:textId="7E2A0F13" w:rsidR="00C96CA7" w:rsidRDefault="00C96CA7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>
        <w:rPr>
          <w:rFonts w:ascii="Calibri" w:eastAsia="MS Mincho" w:hAnsi="Calibri" w:cs="Calibri"/>
          <w:b/>
          <w:bCs/>
          <w:sz w:val="22"/>
          <w:szCs w:val="22"/>
        </w:rPr>
        <w:t>Luftvärmare LV1</w:t>
      </w:r>
    </w:p>
    <w:p w14:paraId="35F80F7E" w14:textId="627B3616" w:rsidR="002A0A5A" w:rsidRDefault="00C96CA7">
      <w:pPr>
        <w:rPr>
          <w:rFonts w:ascii="Calibri" w:eastAsia="MS Mincho" w:hAnsi="Calibri" w:cs="Calibri"/>
          <w:sz w:val="22"/>
          <w:szCs w:val="22"/>
        </w:rPr>
      </w:pPr>
      <w:r w:rsidRPr="00C96CA7">
        <w:rPr>
          <w:rFonts w:ascii="Calibri" w:eastAsia="MS Mincho" w:hAnsi="Calibri" w:cs="Calibri"/>
          <w:sz w:val="22"/>
          <w:szCs w:val="22"/>
        </w:rPr>
        <w:t xml:space="preserve">Luftvärmare LV1 blockeras vid sommardriftfall. </w:t>
      </w:r>
    </w:p>
    <w:p w14:paraId="2BD6D9A3" w14:textId="77777777" w:rsidR="00697DA5" w:rsidRDefault="00697DA5">
      <w:pPr>
        <w:rPr>
          <w:rFonts w:ascii="Calibri" w:eastAsia="MS Mincho" w:hAnsi="Calibri" w:cs="Calibri"/>
          <w:b/>
          <w:bCs/>
          <w:sz w:val="22"/>
          <w:szCs w:val="22"/>
        </w:rPr>
      </w:pPr>
    </w:p>
    <w:p w14:paraId="49FE17D0" w14:textId="6AC22AFD" w:rsidR="003577BC" w:rsidRPr="00DF056E" w:rsidRDefault="003577BC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 xml:space="preserve">Roterande värmeväxlare </w:t>
      </w:r>
      <w:r w:rsidR="005B19CC" w:rsidRPr="00DF056E">
        <w:rPr>
          <w:rFonts w:ascii="Calibri" w:eastAsia="MS Mincho" w:hAnsi="Calibri" w:cs="Calibri"/>
          <w:b/>
          <w:bCs/>
          <w:sz w:val="22"/>
          <w:szCs w:val="22"/>
        </w:rPr>
        <w:t>R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VÅ</w:t>
      </w:r>
    </w:p>
    <w:p w14:paraId="33E466B2" w14:textId="77777777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Den roterande värmeväxlaren styrs till renblåsningsdrift av</w:t>
      </w:r>
    </w:p>
    <w:p w14:paraId="4E44078F" w14:textId="122F686B" w:rsidR="00432CD2" w:rsidRPr="00DF056E" w:rsidRDefault="003577BC" w:rsidP="00614188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styrfunktionsenheten C</w:t>
      </w:r>
      <w:r w:rsidR="00904B51" w:rsidRPr="00DF056E">
        <w:rPr>
          <w:rFonts w:ascii="Calibri" w:eastAsia="MS Mincho" w:hAnsi="Calibri" w:cs="Calibri"/>
          <w:sz w:val="22"/>
          <w:szCs w:val="22"/>
        </w:rPr>
        <w:t>R</w:t>
      </w:r>
      <w:r w:rsidRPr="00DF056E">
        <w:rPr>
          <w:rFonts w:ascii="Calibri" w:eastAsia="MS Mincho" w:hAnsi="Calibri" w:cs="Calibri"/>
          <w:sz w:val="22"/>
          <w:szCs w:val="22"/>
        </w:rPr>
        <w:t xml:space="preserve">VÅ när värmebehov inte föreligger. </w:t>
      </w:r>
    </w:p>
    <w:p w14:paraId="578EB39C" w14:textId="0877179D" w:rsidR="007F647C" w:rsidRDefault="007F647C">
      <w:pPr>
        <w:rPr>
          <w:rFonts w:ascii="Calibri" w:eastAsia="MS Mincho" w:hAnsi="Calibri" w:cs="Calibri"/>
          <w:b/>
          <w:szCs w:val="24"/>
          <w:u w:val="single"/>
        </w:rPr>
      </w:pPr>
    </w:p>
    <w:p w14:paraId="75B71EC8" w14:textId="5F50AC86" w:rsidR="00F917A0" w:rsidRPr="00DF056E" w:rsidRDefault="00F917A0" w:rsidP="00F917A0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0D24CC81" w14:textId="77777777" w:rsidR="00F917A0" w:rsidRPr="00DF056E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57C62F6D" w14:textId="77777777" w:rsidR="0072533C" w:rsidRPr="00DF056E" w:rsidRDefault="0072533C" w:rsidP="00F917A0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Temperaturreglering</w:t>
      </w:r>
    </w:p>
    <w:p w14:paraId="69165C23" w14:textId="695F51F6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Tilluftstemperatur regleras via givare </w:t>
      </w:r>
      <w:r w:rsidR="000C6BD8">
        <w:rPr>
          <w:rFonts w:ascii="Calibri" w:eastAsia="MS Mincho" w:hAnsi="Calibri" w:cs="Calibri"/>
          <w:sz w:val="22"/>
          <w:szCs w:val="22"/>
        </w:rPr>
        <w:t>GT11/GT71</w:t>
      </w:r>
      <w:r w:rsidRPr="00DF056E">
        <w:rPr>
          <w:rFonts w:ascii="Calibri" w:eastAsia="MS Mincho" w:hAnsi="Calibri" w:cs="Calibri"/>
          <w:sz w:val="22"/>
          <w:szCs w:val="22"/>
        </w:rPr>
        <w:t xml:space="preserve"> i tilluft. Grundbörvärde för givare </w:t>
      </w:r>
      <w:r w:rsidR="000C6BD8">
        <w:rPr>
          <w:rFonts w:ascii="Calibri" w:eastAsia="MS Mincho" w:hAnsi="Calibri" w:cs="Calibri"/>
          <w:sz w:val="22"/>
          <w:szCs w:val="22"/>
        </w:rPr>
        <w:t>GT11/GT71</w:t>
      </w:r>
      <w:r w:rsidRPr="00DF056E">
        <w:rPr>
          <w:rFonts w:ascii="Calibri" w:eastAsia="MS Mincho" w:hAnsi="Calibri" w:cs="Calibri"/>
          <w:sz w:val="22"/>
          <w:szCs w:val="22"/>
        </w:rPr>
        <w:t xml:space="preserve">  kompenseras av utetemperatur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en</w:t>
      </w:r>
      <w:r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="00661ACA">
        <w:rPr>
          <w:rFonts w:ascii="Calibri" w:eastAsia="MS Mincho" w:hAnsi="Calibri" w:cs="Calibri"/>
          <w:sz w:val="22"/>
          <w:szCs w:val="22"/>
        </w:rPr>
        <w:t>AS_Cxxx</w:t>
      </w:r>
      <w:r w:rsidR="009F78AF">
        <w:rPr>
          <w:rFonts w:ascii="Calibri" w:eastAsia="MS Mincho" w:hAnsi="Calibri" w:cs="Calibri"/>
          <w:sz w:val="22"/>
          <w:szCs w:val="22"/>
        </w:rPr>
        <w:t>-GT3U</w:t>
      </w:r>
      <w:r w:rsidRPr="00DF056E">
        <w:rPr>
          <w:rFonts w:ascii="Calibri" w:eastAsia="MS Mincho" w:hAnsi="Calibri" w:cs="Calibri"/>
          <w:sz w:val="22"/>
          <w:szCs w:val="22"/>
        </w:rPr>
        <w:t xml:space="preserve"> via kurva.</w:t>
      </w:r>
    </w:p>
    <w:p w14:paraId="19D98801" w14:textId="77777777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</w:p>
    <w:p w14:paraId="4943474F" w14:textId="77777777" w:rsidR="0072533C" w:rsidRPr="00DF056E" w:rsidRDefault="0072533C" w:rsidP="0072533C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35137D56" w14:textId="77777777" w:rsidR="0072533C" w:rsidRPr="00DF056E" w:rsidRDefault="0072533C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Värmeväxlare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Pr="00DF056E">
        <w:rPr>
          <w:rFonts w:ascii="Calibri" w:eastAsia="MS Mincho" w:hAnsi="Calibri" w:cs="Calibri"/>
          <w:sz w:val="22"/>
          <w:szCs w:val="22"/>
        </w:rPr>
        <w:t xml:space="preserve"> ökar värmeåtervinning.</w:t>
      </w:r>
    </w:p>
    <w:p w14:paraId="47BC2BB3" w14:textId="4297C5EF" w:rsidR="0072533C" w:rsidRDefault="00C96CA7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Luftvärmare LV1 ökar värmeproduktionen</w:t>
      </w:r>
      <w:r w:rsidR="0072533C" w:rsidRPr="00DF056E">
        <w:rPr>
          <w:rFonts w:ascii="Calibri" w:eastAsia="MS Mincho" w:hAnsi="Calibri" w:cs="Calibri"/>
          <w:sz w:val="22"/>
          <w:szCs w:val="22"/>
        </w:rPr>
        <w:t>.</w:t>
      </w:r>
    </w:p>
    <w:p w14:paraId="18E55B9B" w14:textId="77777777" w:rsidR="00754267" w:rsidRDefault="00754267" w:rsidP="0075426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0AB4D698" w14:textId="77777777" w:rsidR="00B77F75" w:rsidRPr="00DF056E" w:rsidRDefault="00B77F75" w:rsidP="00B77F75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56994B20" w14:textId="037116BE" w:rsidR="00B77F75" w:rsidRPr="00DF056E" w:rsidRDefault="00B77F75" w:rsidP="00B77F75">
      <w:pPr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>Sommartid,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vid </w:t>
      </w:r>
      <w:r w:rsidRPr="00DF056E">
        <w:rPr>
          <w:rFonts w:ascii="Calibri" w:hAnsi="Calibri" w:cs="Calibri"/>
          <w:iCs/>
          <w:color w:val="000000"/>
          <w:sz w:val="22"/>
          <w:szCs w:val="22"/>
        </w:rPr>
        <w:t>GT31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är 2°</w:t>
      </w:r>
      <w:r w:rsidR="003722A8">
        <w:rPr>
          <w:rFonts w:ascii="Calibri" w:hAnsi="Calibri" w:cs="Calibri"/>
          <w:color w:val="000000"/>
          <w:sz w:val="22"/>
          <w:szCs w:val="22"/>
        </w:rPr>
        <w:t>C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lägre än ute</w:t>
      </w:r>
      <w:r>
        <w:rPr>
          <w:rFonts w:ascii="Calibri" w:hAnsi="Calibri" w:cs="Calibri"/>
          <w:color w:val="000000"/>
          <w:sz w:val="22"/>
          <w:szCs w:val="22"/>
        </w:rPr>
        <w:t>luft</w:t>
      </w:r>
      <w:r w:rsidRPr="00DF056E">
        <w:rPr>
          <w:rFonts w:ascii="Calibri" w:hAnsi="Calibri" w:cs="Calibri"/>
          <w:color w:val="000000"/>
          <w:sz w:val="22"/>
          <w:szCs w:val="22"/>
        </w:rPr>
        <w:t>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,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startas </w:t>
      </w:r>
      <w:r w:rsidRPr="00DF056E">
        <w:rPr>
          <w:rFonts w:ascii="Calibri" w:hAnsi="Calibri" w:cs="Calibri"/>
          <w:sz w:val="22"/>
          <w:szCs w:val="22"/>
        </w:rPr>
        <w:t xml:space="preserve">värmeväxlare </w:t>
      </w:r>
      <w:r w:rsidRPr="00DF056E">
        <w:rPr>
          <w:rFonts w:ascii="Calibri" w:hAnsi="Calibri" w:cs="Calibri"/>
          <w:iCs/>
          <w:sz w:val="22"/>
          <w:szCs w:val="22"/>
        </w:rPr>
        <w:t>RVÅ</w:t>
      </w:r>
      <w:r w:rsidRPr="00DF056E">
        <w:rPr>
          <w:rFonts w:ascii="Calibri" w:hAnsi="Calibri" w:cs="Calibri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för maximal återvinning av kyla. Kylväxling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upphör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GT31 ej längre är lägre än uteluftstemperatur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.</w:t>
      </w:r>
    </w:p>
    <w:p w14:paraId="1FA2262F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2A9F9924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47C2B92B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Tilluftstrycket vid GP11 regleras via varvtalsstyrning av tilluftsfläkt TF1. </w:t>
      </w:r>
    </w:p>
    <w:p w14:paraId="14467E37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frånluftsfläkt FF1. </w:t>
      </w:r>
    </w:p>
    <w:p w14:paraId="07D01ECE" w14:textId="77777777" w:rsidR="009D1774" w:rsidRPr="00DF056E" w:rsidRDefault="009D1774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563A87E5" w14:textId="77777777" w:rsidR="00E546D9" w:rsidRPr="00DF056E" w:rsidRDefault="00E546D9" w:rsidP="00E546D9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E7C4BD6" w14:textId="77777777" w:rsidR="00E546D9" w:rsidRPr="00DF056E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587760EA" w14:textId="07352B58" w:rsidR="00452439" w:rsidRPr="00555D88" w:rsidRDefault="00452439" w:rsidP="00E546D9">
      <w:pPr>
        <w:rPr>
          <w:rFonts w:ascii="Calibri" w:eastAsia="MS Mincho" w:hAnsi="Calibri" w:cs="Calibri"/>
          <w:b/>
          <w:sz w:val="22"/>
          <w:szCs w:val="22"/>
        </w:rPr>
      </w:pPr>
      <w:bookmarkStart w:id="2" w:name="_Hlk2672211"/>
      <w:r w:rsidRPr="00555D88">
        <w:rPr>
          <w:rFonts w:ascii="Calibri" w:eastAsia="MS Mincho" w:hAnsi="Calibri" w:cs="Calibri"/>
          <w:b/>
          <w:sz w:val="22"/>
          <w:szCs w:val="22"/>
        </w:rPr>
        <w:t>Överhettningsskydd LV1</w:t>
      </w:r>
    </w:p>
    <w:p w14:paraId="0B7878D7" w14:textId="105497C5" w:rsidR="00D73070" w:rsidRDefault="00555D88" w:rsidP="00D73070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>Luftvärmare</w:t>
      </w:r>
      <w:r w:rsidR="00D73070">
        <w:rPr>
          <w:rFonts w:ascii="Calibri" w:eastAsia="MS Mincho" w:hAnsi="Calibri" w:cs="Calibri"/>
          <w:bCs/>
          <w:sz w:val="22"/>
          <w:szCs w:val="22"/>
        </w:rPr>
        <w:t xml:space="preserve"> LV1 är försedd med 2 st överhettningsskydd. </w:t>
      </w:r>
    </w:p>
    <w:p w14:paraId="27C07C77" w14:textId="77777777" w:rsidR="00D73070" w:rsidRDefault="00D73070" w:rsidP="00D73070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>Dels ett som bryter</w:t>
      </w:r>
      <w:r w:rsidRPr="00887892">
        <w:rPr>
          <w:rFonts w:ascii="Calibri" w:eastAsia="MS Mincho" w:hAnsi="Calibri" w:cs="Calibri"/>
          <w:bCs/>
          <w:sz w:val="22"/>
          <w:szCs w:val="22"/>
        </w:rPr>
        <w:t xml:space="preserve"> </w:t>
      </w:r>
      <w:r>
        <w:rPr>
          <w:rFonts w:ascii="Calibri" w:eastAsia="MS Mincho" w:hAnsi="Calibri" w:cs="Calibri"/>
          <w:bCs/>
          <w:sz w:val="22"/>
          <w:szCs w:val="22"/>
        </w:rPr>
        <w:t xml:space="preserve">spänningsmatningen om temperaturen överskrider 70 °C. Återställning av detta skydd sker automatiskt när temperaturen återgått till det normala. </w:t>
      </w:r>
    </w:p>
    <w:p w14:paraId="1E73A917" w14:textId="4B1F263B" w:rsidR="00D73070" w:rsidRDefault="00D73070" w:rsidP="00D73070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 xml:space="preserve">Dels ett som bryter spänningsmatningen permanent om temperaturen överstiger ca. 120 °C. Manuell återställning sker via tryckknapp på </w:t>
      </w:r>
      <w:r w:rsidR="00555D88">
        <w:rPr>
          <w:rFonts w:ascii="Calibri" w:eastAsia="MS Mincho" w:hAnsi="Calibri" w:cs="Calibri"/>
          <w:bCs/>
          <w:sz w:val="22"/>
          <w:szCs w:val="22"/>
        </w:rPr>
        <w:t>luftvärmaren</w:t>
      </w:r>
      <w:r>
        <w:rPr>
          <w:rFonts w:ascii="Calibri" w:eastAsia="MS Mincho" w:hAnsi="Calibri" w:cs="Calibri"/>
          <w:bCs/>
          <w:sz w:val="22"/>
          <w:szCs w:val="22"/>
        </w:rPr>
        <w:t>. Larm avges till DUC/PLC när detta skydd löst ut.</w:t>
      </w:r>
    </w:p>
    <w:bookmarkEnd w:id="2"/>
    <w:p w14:paraId="1DCC82AC" w14:textId="77777777" w:rsidR="00452439" w:rsidRDefault="00452439" w:rsidP="00E546D9">
      <w:pPr>
        <w:rPr>
          <w:rFonts w:ascii="Calibri" w:eastAsia="MS Mincho" w:hAnsi="Calibri" w:cs="Calibri"/>
          <w:b/>
          <w:sz w:val="22"/>
          <w:szCs w:val="22"/>
          <w:highlight w:val="yellow"/>
        </w:rPr>
      </w:pPr>
    </w:p>
    <w:p w14:paraId="5A20B6B3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340DC4CC" w14:textId="11974625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spänningsbortfall stänger uteluftsp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jäll ST21,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avlufts</w:t>
      </w:r>
      <w:r w:rsidR="000831BD">
        <w:rPr>
          <w:rFonts w:ascii="Calibri" w:eastAsia="MS Mincho" w:hAnsi="Calibri" w:cs="Calibri"/>
          <w:color w:val="000000"/>
          <w:sz w:val="22"/>
          <w:szCs w:val="22"/>
        </w:rPr>
        <w:t>s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>pjäll ST22</w:t>
      </w:r>
      <w:r w:rsidR="00165D7D" w:rsidRPr="00165D7D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och samtliga brandspjäll ST6pn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via fjäderåtergång. </w:t>
      </w:r>
    </w:p>
    <w:p w14:paraId="0F43A2CD" w14:textId="77777777" w:rsidR="00E546D9" w:rsidRPr="00DF056E" w:rsidRDefault="00E546D9" w:rsidP="00E546D9">
      <w:pPr>
        <w:rPr>
          <w:rFonts w:ascii="Calibri" w:hAnsi="Calibri" w:cs="Calibri"/>
          <w:sz w:val="22"/>
          <w:szCs w:val="22"/>
        </w:rPr>
      </w:pPr>
    </w:p>
    <w:p w14:paraId="30C93A09" w14:textId="77777777" w:rsidR="00E546D9" w:rsidRPr="00DF056E" w:rsidRDefault="00E546D9" w:rsidP="00E546D9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32C44183" w14:textId="77777777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låg temperatur i tilluften stoppas aggregat efter inställd tid  för att undvika nedkylning. Funktion blockeras vid stillastående aggregat.</w:t>
      </w:r>
    </w:p>
    <w:p w14:paraId="2E121B0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serviceomkopplare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07A4A11C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566591F8" w14:textId="77777777" w:rsidR="00D962F8" w:rsidRDefault="00D962F8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page"/>
      </w:r>
    </w:p>
    <w:p w14:paraId="51C56B6A" w14:textId="4060A34D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lastRenderedPageBreak/>
        <w:t>Brandfunktioner</w:t>
      </w:r>
    </w:p>
    <w:p w14:paraId="1DB69CD9" w14:textId="0C9E8BC8" w:rsidR="00EC16A2" w:rsidRPr="00DF056E" w:rsidRDefault="0043197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bookmarkStart w:id="3" w:name="_Hlk498513127"/>
      <w:bookmarkStart w:id="4" w:name="_Hlk498513290"/>
      <w:r w:rsidRPr="00DF056E">
        <w:rPr>
          <w:rFonts w:ascii="Calibri" w:eastAsia="MS Mincho" w:hAnsi="Calibri" w:cs="Calibri"/>
          <w:sz w:val="22"/>
          <w:szCs w:val="22"/>
        </w:rPr>
        <w:t xml:space="preserve">Vid </w:t>
      </w:r>
      <w:r>
        <w:rPr>
          <w:rFonts w:ascii="Calibri" w:eastAsia="MS Mincho" w:hAnsi="Calibri" w:cs="Calibri"/>
          <w:sz w:val="22"/>
          <w:szCs w:val="22"/>
        </w:rPr>
        <w:t xml:space="preserve">signal från </w:t>
      </w:r>
      <w:r w:rsidRPr="00DF056E">
        <w:rPr>
          <w:rFonts w:ascii="Calibri" w:eastAsia="MS Mincho" w:hAnsi="Calibri" w:cs="Calibri"/>
          <w:sz w:val="22"/>
          <w:szCs w:val="22"/>
        </w:rPr>
        <w:t>brandlarmscentral (NC)</w:t>
      </w:r>
      <w:r w:rsidR="00D46DF6">
        <w:rPr>
          <w:rFonts w:ascii="Calibri" w:eastAsia="MS Mincho" w:hAnsi="Calibri" w:cs="Calibri"/>
          <w:sz w:val="22"/>
          <w:szCs w:val="22"/>
        </w:rPr>
        <w:t xml:space="preserve"> eller </w:t>
      </w:r>
      <w:r w:rsidR="00830C0C">
        <w:rPr>
          <w:rFonts w:ascii="Calibri" w:eastAsia="MS Mincho" w:hAnsi="Calibri" w:cs="Calibri"/>
          <w:sz w:val="22"/>
          <w:szCs w:val="22"/>
        </w:rPr>
        <w:t xml:space="preserve">detektering vid brandtermostat (brandtermostatfunktion programmeras in via tilluftstemperaturgivare </w:t>
      </w:r>
      <w:r w:rsidR="000C6BD8">
        <w:rPr>
          <w:rFonts w:ascii="Calibri" w:eastAsia="MS Mincho" w:hAnsi="Calibri" w:cs="Calibri"/>
          <w:sz w:val="22"/>
          <w:szCs w:val="22"/>
        </w:rPr>
        <w:t>GT11/GT71</w:t>
      </w:r>
      <w:r w:rsidR="00830C0C">
        <w:rPr>
          <w:rFonts w:ascii="Calibri" w:eastAsia="MS Mincho" w:hAnsi="Calibri" w:cs="Calibri"/>
          <w:sz w:val="22"/>
          <w:szCs w:val="22"/>
        </w:rPr>
        <w:t>)</w:t>
      </w:r>
      <w:r w:rsidRPr="00DF056E">
        <w:rPr>
          <w:rFonts w:ascii="Calibri" w:eastAsia="MS Mincho" w:hAnsi="Calibri" w:cs="Calibri"/>
          <w:sz w:val="22"/>
          <w:szCs w:val="22"/>
        </w:rPr>
        <w:t xml:space="preserve"> stoppas aggregatet</w:t>
      </w:r>
      <w:bookmarkEnd w:id="3"/>
      <w:r w:rsidR="0023108D">
        <w:rPr>
          <w:rFonts w:ascii="Calibri" w:eastAsia="MS Mincho" w:hAnsi="Calibri" w:cs="Calibri"/>
          <w:sz w:val="22"/>
          <w:szCs w:val="22"/>
        </w:rPr>
        <w:t xml:space="preserve"> samt u</w:t>
      </w:r>
      <w:r w:rsidR="00EC16A2" w:rsidRPr="00DF056E">
        <w:rPr>
          <w:rFonts w:ascii="Calibri" w:eastAsia="MS Mincho" w:hAnsi="Calibri" w:cs="Calibri"/>
          <w:sz w:val="22"/>
          <w:szCs w:val="22"/>
        </w:rPr>
        <w:t>teluftspjäll ST21, avluftsspjäll ST22 och sa</w:t>
      </w:r>
      <w:r w:rsidR="00FD58A7">
        <w:rPr>
          <w:rFonts w:ascii="Calibri" w:eastAsia="MS Mincho" w:hAnsi="Calibri" w:cs="Calibri"/>
          <w:sz w:val="22"/>
          <w:szCs w:val="22"/>
        </w:rPr>
        <w:t>m</w:t>
      </w:r>
      <w:r w:rsidR="00BF0C86">
        <w:rPr>
          <w:rFonts w:ascii="Calibri" w:eastAsia="MS Mincho" w:hAnsi="Calibri" w:cs="Calibri"/>
          <w:sz w:val="22"/>
          <w:szCs w:val="22"/>
        </w:rPr>
        <w:t>tliga brand/brandgasspjäll ST6pn</w:t>
      </w:r>
      <w:r w:rsidR="00EC16A2" w:rsidRPr="00DF056E">
        <w:rPr>
          <w:rFonts w:ascii="Calibri" w:eastAsia="MS Mincho" w:hAnsi="Calibri" w:cs="Calibri"/>
          <w:sz w:val="22"/>
          <w:szCs w:val="22"/>
        </w:rPr>
        <w:t xml:space="preserve"> stänger.</w:t>
      </w:r>
      <w:r w:rsidR="00556CED">
        <w:rPr>
          <w:rFonts w:ascii="Calibri" w:eastAsia="MS Mincho" w:hAnsi="Calibri" w:cs="Calibri"/>
          <w:sz w:val="22"/>
          <w:szCs w:val="22"/>
        </w:rPr>
        <w:t xml:space="preserve"> Om aggregatet stoppas av byggnadens brandlarm ska aggregatet automatiskt återstarta när byggnadens brandlarm återgår.</w:t>
      </w:r>
    </w:p>
    <w:bookmarkEnd w:id="4"/>
    <w:p w14:paraId="01ABF46C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1BFDF751" w14:textId="77777777" w:rsidR="00A70EA5" w:rsidRDefault="00A70EA5" w:rsidP="00A70EA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BE0ED2">
        <w:rPr>
          <w:rFonts w:ascii="Calibri" w:eastAsia="MS Mincho" w:hAnsi="Calibri" w:cs="Calibri"/>
          <w:sz w:val="22"/>
          <w:szCs w:val="22"/>
          <w:highlight w:val="yellow"/>
        </w:rPr>
        <w:t>Brand-/brandgasspjäll är försedd med en spjällmodul/remote I/O för kommunikation mot DUC/PLC. Vid kommunikationsfel på fältbussen intar varje brand-/brandgasspjäll larmdrift. (Brand/brandgasspjällen stänger och larm avges.)</w:t>
      </w:r>
    </w:p>
    <w:p w14:paraId="0C6D1066" w14:textId="77777777" w:rsidR="00165D7D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4F1ADBBE" w14:textId="77777777" w:rsidR="00165D7D" w:rsidRPr="00DF056E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stoppat aggregat stänger samtliga brandspjäll</w:t>
      </w:r>
      <w:r w:rsidR="0095577D">
        <w:rPr>
          <w:rFonts w:ascii="Calibri" w:eastAsia="MS Mincho" w:hAnsi="Calibri" w:cs="Calibri"/>
          <w:sz w:val="22"/>
          <w:szCs w:val="22"/>
        </w:rPr>
        <w:t>.</w:t>
      </w:r>
    </w:p>
    <w:p w14:paraId="546CD4D3" w14:textId="6FFD43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>Motionering och kontroll av spjäll</w:t>
      </w:r>
    </w:p>
    <w:p w14:paraId="31753BBC" w14:textId="57C84F06" w:rsidR="00B77F75" w:rsidRPr="00DF056E" w:rsidRDefault="00B77F75" w:rsidP="00B77F75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Brand/brandgasspjäll ST6pn</w:t>
      </w:r>
      <w:r w:rsidRPr="00DF056E">
        <w:rPr>
          <w:rFonts w:ascii="Calibri" w:eastAsia="MS Mincho" w:hAnsi="Calibri" w:cs="Calibri"/>
          <w:sz w:val="22"/>
          <w:szCs w:val="22"/>
        </w:rPr>
        <w:t xml:space="preserve"> motionskörs enl. tidsschema i DUC/PLC,</w:t>
      </w:r>
      <w:r>
        <w:rPr>
          <w:rFonts w:ascii="Calibri" w:eastAsia="MS Mincho" w:hAnsi="Calibri" w:cs="Calibri"/>
          <w:sz w:val="22"/>
          <w:szCs w:val="22"/>
        </w:rPr>
        <w:t xml:space="preserve"> tider ställs så att aggregatet normalt är frånställt när brandspjäll motioneras</w:t>
      </w:r>
      <w:r w:rsidRPr="004E32EE">
        <w:rPr>
          <w:rFonts w:ascii="Calibri" w:eastAsia="MS Mincho" w:hAnsi="Calibri" w:cs="Calibri"/>
          <w:sz w:val="22"/>
          <w:szCs w:val="22"/>
        </w:rPr>
        <w:t>.</w:t>
      </w:r>
      <w:r w:rsidRPr="0009429C">
        <w:rPr>
          <w:rFonts w:ascii="Calibri" w:eastAsia="MS Mincho" w:hAnsi="Calibri" w:cs="Calibri"/>
          <w:sz w:val="22"/>
          <w:szCs w:val="22"/>
        </w:rPr>
        <w:t xml:space="preserve"> </w:t>
      </w:r>
      <w:r>
        <w:rPr>
          <w:rFonts w:ascii="Calibri" w:eastAsia="MS Mincho" w:hAnsi="Calibri" w:cs="Calibri"/>
          <w:sz w:val="22"/>
          <w:szCs w:val="22"/>
        </w:rPr>
        <w:t>Om aggregatet är i drift vid motionering av brand</w:t>
      </w:r>
      <w:r w:rsidR="00517008">
        <w:rPr>
          <w:rFonts w:ascii="Calibri" w:eastAsia="MS Mincho" w:hAnsi="Calibri" w:cs="Calibri"/>
          <w:sz w:val="22"/>
          <w:szCs w:val="22"/>
        </w:rPr>
        <w:t>s</w:t>
      </w:r>
      <w:r>
        <w:rPr>
          <w:rFonts w:ascii="Calibri" w:eastAsia="MS Mincho" w:hAnsi="Calibri" w:cs="Calibri"/>
          <w:sz w:val="22"/>
          <w:szCs w:val="22"/>
        </w:rPr>
        <w:t>pjäll ska aggregatet stoppas under motioneringen.</w:t>
      </w:r>
      <w:r w:rsidRPr="004E32EE">
        <w:rPr>
          <w:rFonts w:ascii="Calibri" w:eastAsia="MS Mincho" w:hAnsi="Calibri" w:cs="Calibri"/>
          <w:sz w:val="22"/>
          <w:szCs w:val="22"/>
        </w:rPr>
        <w:t xml:space="preserve"> Om</w:t>
      </w:r>
      <w:r w:rsidRPr="00DF056E">
        <w:rPr>
          <w:rFonts w:ascii="Calibri" w:eastAsia="MS Mincho" w:hAnsi="Calibri" w:cs="Calibri"/>
          <w:sz w:val="22"/>
          <w:szCs w:val="22"/>
        </w:rPr>
        <w:t xml:space="preserve"> spjälläge indikeras felaktigt blockeras uppstart av aggregatet och larm avges. Indikeras felaktigt spjälläge under drift stoppas aggregatet och larm avges.</w:t>
      </w:r>
    </w:p>
    <w:p w14:paraId="6319136B" w14:textId="777777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540AC9B6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Felaktigt spjälläge återställs via serviceomkopplare SO1 eller via återstartsfunktion.</w:t>
      </w:r>
    </w:p>
    <w:p w14:paraId="661D2A8D" w14:textId="77777777" w:rsidR="009871EC" w:rsidRDefault="009871EC" w:rsidP="00F6533D">
      <w:pPr>
        <w:shd w:val="clear" w:color="000000" w:fill="auto"/>
        <w:rPr>
          <w:rFonts w:ascii="Calibri" w:hAnsi="Calibri" w:cs="Calibri"/>
          <w:b/>
          <w:sz w:val="22"/>
          <w:szCs w:val="22"/>
        </w:rPr>
      </w:pPr>
    </w:p>
    <w:p w14:paraId="78529B04" w14:textId="64D8A41F" w:rsidR="00E546D9" w:rsidRPr="00DF056E" w:rsidRDefault="00E546D9" w:rsidP="00F6533D">
      <w:pPr>
        <w:shd w:val="clear" w:color="000000" w:fill="auto"/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Förreglingar</w:t>
      </w:r>
    </w:p>
    <w:p w14:paraId="7E80D4E2" w14:textId="04F76BFE" w:rsidR="00572C51" w:rsidRPr="00887892" w:rsidRDefault="00572C51" w:rsidP="00572C51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 xml:space="preserve">Driftfel för TF1 eller för lågt </w:t>
      </w:r>
      <w:r w:rsidR="00B17CCD">
        <w:rPr>
          <w:rFonts w:ascii="Calibri" w:eastAsia="MS Mincho" w:hAnsi="Calibri" w:cs="Calibri"/>
          <w:sz w:val="22"/>
          <w:szCs w:val="22"/>
        </w:rPr>
        <w:t>tryck</w:t>
      </w:r>
      <w:r>
        <w:rPr>
          <w:rFonts w:ascii="Calibri" w:eastAsia="MS Mincho" w:hAnsi="Calibri" w:cs="Calibri"/>
          <w:sz w:val="22"/>
          <w:szCs w:val="22"/>
        </w:rPr>
        <w:t xml:space="preserve"> vid givaren </w:t>
      </w:r>
      <w:r w:rsidR="00B17CCD">
        <w:rPr>
          <w:rFonts w:ascii="Calibri" w:eastAsia="MS Mincho" w:hAnsi="Calibri" w:cs="Calibri"/>
          <w:sz w:val="22"/>
          <w:szCs w:val="22"/>
        </w:rPr>
        <w:t>GP11</w:t>
      </w:r>
      <w:r>
        <w:rPr>
          <w:rFonts w:ascii="Calibri" w:eastAsia="MS Mincho" w:hAnsi="Calibri" w:cs="Calibri"/>
          <w:sz w:val="22"/>
          <w:szCs w:val="22"/>
        </w:rPr>
        <w:t xml:space="preserve"> blockerar drift av luftvärmare LV1</w:t>
      </w:r>
      <w:r w:rsidRPr="00887892">
        <w:rPr>
          <w:rFonts w:ascii="Calibri" w:eastAsia="MS Mincho" w:hAnsi="Calibri" w:cs="Calibri"/>
          <w:sz w:val="22"/>
          <w:szCs w:val="22"/>
        </w:rPr>
        <w:t>.</w:t>
      </w:r>
    </w:p>
    <w:p w14:paraId="20372485" w14:textId="77777777" w:rsidR="00572C51" w:rsidRDefault="00572C51" w:rsidP="00E546D9">
      <w:pPr>
        <w:rPr>
          <w:rFonts w:ascii="Calibri" w:eastAsia="MS Mincho" w:hAnsi="Calibri" w:cs="Calibri"/>
          <w:sz w:val="22"/>
          <w:szCs w:val="22"/>
        </w:rPr>
      </w:pPr>
    </w:p>
    <w:p w14:paraId="7097C87B" w14:textId="0ACD05BE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09F31CA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4E9F2A2E" w14:textId="2246860F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Fel på temperaturgivare </w:t>
      </w:r>
      <w:r w:rsidR="000C6BD8">
        <w:rPr>
          <w:rFonts w:ascii="Calibri" w:eastAsia="MS Mincho" w:hAnsi="Calibri" w:cs="Calibri"/>
          <w:sz w:val="22"/>
          <w:szCs w:val="22"/>
        </w:rPr>
        <w:t>GT11/GT71</w:t>
      </w:r>
      <w:r w:rsidRPr="00DF056E">
        <w:rPr>
          <w:rFonts w:ascii="Calibri" w:eastAsia="MS Mincho" w:hAnsi="Calibri" w:cs="Calibri"/>
          <w:sz w:val="22"/>
          <w:szCs w:val="22"/>
        </w:rPr>
        <w:t xml:space="preserve"> förreglar drift av aggregatet.</w:t>
      </w:r>
    </w:p>
    <w:p w14:paraId="4B21F5A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22E133E" w14:textId="5E6978D6" w:rsidR="0045367A" w:rsidRP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45367A">
        <w:rPr>
          <w:rFonts w:ascii="Calibri" w:eastAsia="MS Mincho" w:hAnsi="Calibri" w:cs="Calibri"/>
          <w:sz w:val="22"/>
          <w:szCs w:val="22"/>
        </w:rPr>
        <w:t>Ändlägeskontakter i spjäll ST21 och ST22 förreglar fläktar. Spjäll</w:t>
      </w:r>
      <w:r w:rsidR="00E71C90">
        <w:rPr>
          <w:rFonts w:ascii="Calibri" w:eastAsia="MS Mincho" w:hAnsi="Calibri" w:cs="Calibri"/>
          <w:sz w:val="22"/>
          <w:szCs w:val="22"/>
        </w:rPr>
        <w:t>en</w:t>
      </w:r>
    </w:p>
    <w:p w14:paraId="6CA524D6" w14:textId="083E81BA" w:rsidR="0045367A" w:rsidRPr="00DF056E" w:rsidRDefault="00E71C90" w:rsidP="0045367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ska vara öppna</w:t>
      </w:r>
      <w:r w:rsidR="0045367A" w:rsidRPr="0045367A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1042F8F5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455804E" w14:textId="77777777" w:rsidR="005F1920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0F281E1C" w14:textId="77777777" w:rsidR="00E546D9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1117CFB2" w14:textId="5BA52B25" w:rsidR="009E6553" w:rsidRPr="00DF056E" w:rsidRDefault="000A61D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br w:type="column"/>
      </w:r>
      <w:r w:rsidR="00E33BE8" w:rsidRPr="00DF056E">
        <w:rPr>
          <w:rFonts w:ascii="Calibri" w:hAnsi="Calibri" w:cs="Calibri"/>
          <w:b/>
          <w:szCs w:val="24"/>
          <w:u w:val="single"/>
        </w:rPr>
        <w:t>MÄTNING</w:t>
      </w:r>
    </w:p>
    <w:p w14:paraId="5987A9FE" w14:textId="77777777" w:rsidR="009E6553" w:rsidRPr="00DF056E" w:rsidRDefault="009E655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2"/>
          <w:szCs w:val="22"/>
          <w:u w:val="single"/>
        </w:rPr>
      </w:pPr>
    </w:p>
    <w:p w14:paraId="4491564E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Verkningsgradsberäkning</w:t>
      </w:r>
    </w:p>
    <w:p w14:paraId="16A8D0CB" w14:textId="77777777" w:rsidR="006A376F" w:rsidRPr="00DF056E" w:rsidRDefault="006A376F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Beräkning av verkningsgraden utförs när aggregat är i drift.</w:t>
      </w:r>
    </w:p>
    <w:p w14:paraId="655EC925" w14:textId="77777777" w:rsidR="004E2483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Verkningsgrad i % beräknas med hjälp av </w:t>
      </w:r>
      <w:r w:rsidR="004E2483" w:rsidRPr="00DF056E">
        <w:rPr>
          <w:rFonts w:ascii="Calibri" w:eastAsia="MS Mincho" w:hAnsi="Calibri" w:cs="Calibri"/>
          <w:sz w:val="22"/>
          <w:szCs w:val="22"/>
        </w:rPr>
        <w:t>temperatur</w:t>
      </w:r>
      <w:r w:rsidRPr="00DF056E">
        <w:rPr>
          <w:rFonts w:ascii="Calibri" w:eastAsia="MS Mincho" w:hAnsi="Calibri" w:cs="Calibri"/>
          <w:sz w:val="22"/>
          <w:szCs w:val="22"/>
        </w:rPr>
        <w:t>givare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DF056E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frånluft </w:t>
      </w:r>
      <w:r w:rsidRPr="00DF056E">
        <w:rPr>
          <w:rFonts w:ascii="Calibri" w:eastAsia="MS Mincho" w:hAnsi="Calibri" w:cs="Calibri"/>
          <w:sz w:val="22"/>
          <w:szCs w:val="22"/>
        </w:rPr>
        <w:t>GT</w:t>
      </w:r>
      <w:r w:rsidR="004E2483" w:rsidRPr="00DF056E">
        <w:rPr>
          <w:rFonts w:ascii="Calibri" w:eastAsia="MS Mincho" w:hAnsi="Calibri" w:cs="Calibri"/>
          <w:sz w:val="22"/>
          <w:szCs w:val="22"/>
        </w:rPr>
        <w:t>31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avluft </w:t>
      </w:r>
      <w:r w:rsidRPr="00DF056E">
        <w:rPr>
          <w:rFonts w:ascii="Calibri" w:eastAsia="MS Mincho" w:hAnsi="Calibri" w:cs="Calibri"/>
          <w:sz w:val="22"/>
          <w:szCs w:val="22"/>
        </w:rPr>
        <w:t>GT4</w:t>
      </w:r>
      <w:r w:rsidR="004E2483" w:rsidRPr="00DF056E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005782A3" w14:textId="77777777" w:rsidR="006A376F" w:rsidRPr="00DF056E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((GT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1-GT42) / 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1-GT41)) x 100 %</w:t>
      </w:r>
      <w:r w:rsidR="006A376F" w:rsidRPr="00DF056E">
        <w:rPr>
          <w:rFonts w:ascii="Calibri" w:eastAsia="MS Mincho" w:hAnsi="Calibri" w:cs="Calibri"/>
          <w:sz w:val="22"/>
          <w:szCs w:val="22"/>
        </w:rPr>
        <w:t>.</w:t>
      </w:r>
    </w:p>
    <w:p w14:paraId="383B53CC" w14:textId="77777777" w:rsidR="006A376F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570A95DF" w14:textId="77777777" w:rsidR="006A376F" w:rsidRPr="00DF056E" w:rsidRDefault="00A85797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Larm för låg verkningsgrad utlöses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underskrider inställd larmgräns och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4C246F4B" w14:textId="3E36ECEF" w:rsidR="006A376F" w:rsidRPr="00DF056E" w:rsidRDefault="00614188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Aggregat är i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drift.</w:t>
      </w:r>
    </w:p>
    <w:p w14:paraId="2CCE5D93" w14:textId="4574C777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Återvinningen i max.</w:t>
      </w:r>
    </w:p>
    <w:p w14:paraId="2C14EC36" w14:textId="432B83A6" w:rsidR="00696C8E" w:rsidRPr="00DF056E" w:rsidRDefault="00696C8E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Vinterdriftfall är aktivt.</w:t>
      </w:r>
    </w:p>
    <w:p w14:paraId="03E89544" w14:textId="77777777" w:rsidR="006A376F" w:rsidRPr="00DF056E" w:rsidRDefault="006A376F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0CB30269" w14:textId="52EA7EBD" w:rsidR="006A376F" w:rsidRPr="00DF056E" w:rsidRDefault="00B305A1" w:rsidP="006A376F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Larm återställs om något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villkor upphör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att gälla.</w:t>
      </w:r>
    </w:p>
    <w:p w14:paraId="4A702C2B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</w:p>
    <w:p w14:paraId="588E217A" w14:textId="1A5B03FF" w:rsidR="006109E0" w:rsidRPr="00161C2A" w:rsidRDefault="006109E0" w:rsidP="006109E0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5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752B18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5"/>
    <w:p w14:paraId="7D55F291" w14:textId="77777777" w:rsidR="00902F0C" w:rsidRDefault="00902F0C" w:rsidP="00902F0C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65479A63" w14:textId="77777777" w:rsidR="00902F0C" w:rsidRDefault="00902F0C" w:rsidP="00902F0C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649AADFF" w14:textId="119DBE7F" w:rsidR="00D72160" w:rsidRDefault="00D72160">
      <w:pPr>
        <w:rPr>
          <w:rFonts w:ascii="Calibri" w:hAnsi="Calibri" w:cs="Calibri"/>
          <w:b/>
          <w:szCs w:val="24"/>
          <w:u w:val="single"/>
        </w:rPr>
      </w:pPr>
    </w:p>
    <w:p w14:paraId="4D6369C7" w14:textId="77777777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2"/>
          <w:szCs w:val="22"/>
          <w:u w:val="single"/>
        </w:rPr>
      </w:pPr>
    </w:p>
    <w:p w14:paraId="79DDC9C9" w14:textId="77777777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  <w:sectPr w:rsidR="00B8138A" w:rsidRPr="00DF056E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  <w:r w:rsidRPr="00DF056E">
        <w:rPr>
          <w:rFonts w:ascii="Calibri" w:hAnsi="Calibri" w:cs="Calibri"/>
          <w:b/>
          <w:sz w:val="28"/>
          <w:u w:val="single"/>
        </w:rPr>
        <w:br w:type="page"/>
      </w:r>
    </w:p>
    <w:p w14:paraId="4C9323B2" w14:textId="77777777" w:rsidR="00C90A32" w:rsidRPr="00DF056E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b/>
          <w:sz w:val="28"/>
          <w:u w:val="single"/>
        </w:rPr>
        <w:lastRenderedPageBreak/>
        <w:t>LARM</w:t>
      </w:r>
    </w:p>
    <w:p w14:paraId="43CD5149" w14:textId="77777777" w:rsidR="00C90A32" w:rsidRPr="00DF056E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DF6DF5" w:rsidRPr="00DF056E" w14:paraId="11711B6F" w14:textId="77777777" w:rsidTr="00D930AC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36B42D65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095B89A6" w14:textId="04A0BCC9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93E474B" w14:textId="6DE52ABD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2541ECA7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D20856D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3ABA0BC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4202C5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DF6DF5" w:rsidRPr="00DF056E" w14:paraId="75B597DC" w14:textId="77777777" w:rsidTr="00D930AC">
        <w:tc>
          <w:tcPr>
            <w:tcW w:w="2764" w:type="dxa"/>
            <w:tcBorders>
              <w:top w:val="single" w:sz="4" w:space="0" w:color="auto"/>
            </w:tcBorders>
          </w:tcPr>
          <w:p w14:paraId="3B3618F6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13FC1B8D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5687294" w14:textId="7DBE98E2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00701B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D99B91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31E8C2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2BB4792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6DF5" w:rsidRPr="00DF056E" w14:paraId="64024584" w14:textId="77777777" w:rsidTr="00D930AC">
        <w:tc>
          <w:tcPr>
            <w:tcW w:w="2764" w:type="dxa"/>
            <w:vAlign w:val="center"/>
          </w:tcPr>
          <w:p w14:paraId="528FBB5F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137" w:type="dxa"/>
            <w:vAlign w:val="center"/>
          </w:tcPr>
          <w:p w14:paraId="0E6FCDA0" w14:textId="55466848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F140D71" w14:textId="0BA57DB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F549166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A5ADEE2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B253C13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E7E72AD" w14:textId="051762A4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DF6DF5" w:rsidRPr="00DF056E" w14:paraId="3B094EEA" w14:textId="77777777" w:rsidTr="00D930AC">
        <w:tc>
          <w:tcPr>
            <w:tcW w:w="2764" w:type="dxa"/>
            <w:vAlign w:val="center"/>
          </w:tcPr>
          <w:p w14:paraId="4631BDA8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137" w:type="dxa"/>
            <w:vAlign w:val="center"/>
          </w:tcPr>
          <w:p w14:paraId="21CFBF64" w14:textId="091B7B96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7D45B4AA" w14:textId="66D47C11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630C767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85EBF1E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5D6AFBF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8212806" w14:textId="6D2FDAE8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DF6DF5" w:rsidRPr="00DF056E" w14:paraId="7ED31634" w14:textId="77777777" w:rsidTr="00D930AC">
        <w:tc>
          <w:tcPr>
            <w:tcW w:w="2764" w:type="dxa"/>
            <w:vAlign w:val="center"/>
          </w:tcPr>
          <w:p w14:paraId="6F252D96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137" w:type="dxa"/>
            <w:vAlign w:val="center"/>
          </w:tcPr>
          <w:p w14:paraId="7E7D23E8" w14:textId="7E60CC68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052D7BF" w14:textId="00A886ED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52B5E6E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BD26399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143D14B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1C0DC60" w14:textId="5FEDF25C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DF6DF5" w:rsidRPr="00DF056E" w14:paraId="5741EFBA" w14:textId="77777777" w:rsidTr="00D930AC">
        <w:tc>
          <w:tcPr>
            <w:tcW w:w="2764" w:type="dxa"/>
            <w:vAlign w:val="center"/>
          </w:tcPr>
          <w:p w14:paraId="0307D19A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137" w:type="dxa"/>
            <w:vAlign w:val="center"/>
          </w:tcPr>
          <w:p w14:paraId="4BE49CF7" w14:textId="628EA458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00B0D3" w14:textId="5C4CD10B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5B8C6B1D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4F62DEC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4C9046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0B47A998" w14:textId="4677ABD5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DF6DF5" w:rsidRPr="00DF056E" w14:paraId="1A257EDF" w14:textId="77777777" w:rsidTr="00D930AC">
        <w:tc>
          <w:tcPr>
            <w:tcW w:w="2764" w:type="dxa"/>
            <w:vAlign w:val="center"/>
          </w:tcPr>
          <w:p w14:paraId="05FE4E5C" w14:textId="3E48A31D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1B1ECC">
              <w:rPr>
                <w:rFonts w:ascii="Calibri" w:eastAsia="MS Mincho" w:hAnsi="Calibri" w:cs="Calibri"/>
                <w:sz w:val="22"/>
                <w:szCs w:val="22"/>
              </w:rPr>
              <w:t>FF2_DS</w:t>
            </w:r>
          </w:p>
        </w:tc>
        <w:tc>
          <w:tcPr>
            <w:tcW w:w="1137" w:type="dxa"/>
            <w:vAlign w:val="center"/>
          </w:tcPr>
          <w:p w14:paraId="3C221D75" w14:textId="1543B9D5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1B1ECC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810D227" w14:textId="09FC6D84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085AD486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F97CE8E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DDBE811" w14:textId="1EDB1F71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8629CC9" w14:textId="7807E03E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DF6DF5" w:rsidRPr="00DF056E" w14:paraId="36EE3DCC" w14:textId="77777777" w:rsidTr="00D930AC">
        <w:tc>
          <w:tcPr>
            <w:tcW w:w="2764" w:type="dxa"/>
            <w:vAlign w:val="center"/>
          </w:tcPr>
          <w:p w14:paraId="7F129257" w14:textId="7E887F10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2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_HM</w:t>
            </w:r>
          </w:p>
        </w:tc>
        <w:tc>
          <w:tcPr>
            <w:tcW w:w="1137" w:type="dxa"/>
            <w:vAlign w:val="center"/>
          </w:tcPr>
          <w:p w14:paraId="5D3399F3" w14:textId="623CEF80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06852199" w14:textId="340209B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3C66A627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900E927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2FD65D8" w14:textId="16036F72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0E38DFCC" w14:textId="6132B0DE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DF6DF5" w:rsidRPr="00DF056E" w14:paraId="5EC06C71" w14:textId="77777777" w:rsidTr="00D930AC">
        <w:tc>
          <w:tcPr>
            <w:tcW w:w="2764" w:type="dxa"/>
            <w:vAlign w:val="center"/>
          </w:tcPr>
          <w:p w14:paraId="1796A5AA" w14:textId="08D84494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137" w:type="dxa"/>
            <w:vAlign w:val="center"/>
          </w:tcPr>
          <w:p w14:paraId="3B905175" w14:textId="56BCFA82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95E1E3D" w14:textId="4D3B8420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ABAB577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7D095FB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816B2D9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29D8018E" w14:textId="70B828B6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DF6DF5" w:rsidRPr="00DF056E" w14:paraId="5391D18B" w14:textId="77777777" w:rsidTr="00D930AC">
        <w:tc>
          <w:tcPr>
            <w:tcW w:w="2764" w:type="dxa"/>
            <w:vAlign w:val="center"/>
          </w:tcPr>
          <w:p w14:paraId="170D0C4F" w14:textId="6BCB9F0E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FF1_SL</w:t>
            </w:r>
          </w:p>
        </w:tc>
        <w:tc>
          <w:tcPr>
            <w:tcW w:w="1137" w:type="dxa"/>
            <w:vAlign w:val="center"/>
          </w:tcPr>
          <w:p w14:paraId="29A5DDF0" w14:textId="2AE3347B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A9E03B2" w14:textId="7F48A6DF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B00AB11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3AF7820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DA0525F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A84CBF8" w14:textId="63FEB5D1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DF6DF5" w:rsidRPr="00DF056E" w14:paraId="11A72454" w14:textId="77777777" w:rsidTr="00D930AC">
        <w:tc>
          <w:tcPr>
            <w:tcW w:w="2764" w:type="dxa"/>
            <w:vAlign w:val="center"/>
          </w:tcPr>
          <w:p w14:paraId="1C20A36E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</w:p>
        </w:tc>
        <w:tc>
          <w:tcPr>
            <w:tcW w:w="1137" w:type="dxa"/>
            <w:vAlign w:val="center"/>
          </w:tcPr>
          <w:p w14:paraId="738C153C" w14:textId="696111B2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B2A75F3" w14:textId="2136C4C1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6FBAD97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03F4A2E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70D95C3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4F372584" w14:textId="3D91FBC0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DF6DF5" w:rsidRPr="00DE54EC" w14:paraId="0D50EB04" w14:textId="77777777" w:rsidTr="00D930AC">
        <w:tc>
          <w:tcPr>
            <w:tcW w:w="2764" w:type="dxa"/>
            <w:vAlign w:val="center"/>
          </w:tcPr>
          <w:p w14:paraId="52C7F37F" w14:textId="5A9CFB6B" w:rsidR="00DF6DF5" w:rsidRPr="00BC3B6C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LV1_L</w:t>
            </w:r>
          </w:p>
        </w:tc>
        <w:tc>
          <w:tcPr>
            <w:tcW w:w="1137" w:type="dxa"/>
            <w:vAlign w:val="center"/>
          </w:tcPr>
          <w:p w14:paraId="2CCB61AD" w14:textId="2D95A1A1" w:rsidR="00DF6DF5" w:rsidRPr="00BC3B6C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BD52886" w14:textId="4D26F0D0" w:rsidR="00DF6DF5" w:rsidRPr="00BC3B6C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B809145" w14:textId="77777777" w:rsidR="00DF6DF5" w:rsidRPr="00BC3B6C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E51CFD2" w14:textId="77777777" w:rsidR="00DF6DF5" w:rsidRPr="00BC3B6C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9E7745" w14:textId="5A332332" w:rsidR="00DF6DF5" w:rsidRPr="00BC3B6C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41524C96" w14:textId="2473D303" w:rsidR="00DF6DF5" w:rsidRPr="00BC3B6C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Utlöst överhettningsskydd luftvärmare</w:t>
            </w:r>
          </w:p>
        </w:tc>
      </w:tr>
      <w:tr w:rsidR="00DF6DF5" w:rsidRPr="00DF056E" w14:paraId="531FEE6D" w14:textId="77777777" w:rsidTr="00D930AC">
        <w:tc>
          <w:tcPr>
            <w:tcW w:w="2764" w:type="dxa"/>
            <w:vAlign w:val="center"/>
          </w:tcPr>
          <w:p w14:paraId="466C1784" w14:textId="05F9D4FF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RVÅ_LL</w:t>
            </w:r>
          </w:p>
        </w:tc>
        <w:tc>
          <w:tcPr>
            <w:tcW w:w="1137" w:type="dxa"/>
            <w:vAlign w:val="center"/>
          </w:tcPr>
          <w:p w14:paraId="658B81BB" w14:textId="531CC44B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BCEEDE2" w14:textId="6D3EF1A2" w:rsidR="00DF6DF5" w:rsidRPr="00DF056E" w:rsidRDefault="00E975A1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39" w:type="dxa"/>
            <w:vAlign w:val="center"/>
          </w:tcPr>
          <w:p w14:paraId="0C88C328" w14:textId="48B06104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75B39704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5B56B38" w14:textId="7B3F007D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DF056E">
              <w:rPr>
                <w:rFonts w:ascii="Calibri" w:hAnsi="Calibri" w:cs="Calibri"/>
                <w:sz w:val="22"/>
                <w:szCs w:val="22"/>
              </w:rPr>
              <w:t>0 min.</w:t>
            </w:r>
          </w:p>
        </w:tc>
        <w:tc>
          <w:tcPr>
            <w:tcW w:w="6875" w:type="dxa"/>
            <w:vAlign w:val="center"/>
          </w:tcPr>
          <w:p w14:paraId="1BDEF313" w14:textId="0A72E0E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DF6DF5" w:rsidRPr="00DF056E" w14:paraId="10624C9B" w14:textId="77777777" w:rsidTr="00D930AC">
        <w:tc>
          <w:tcPr>
            <w:tcW w:w="2764" w:type="dxa"/>
            <w:vAlign w:val="center"/>
          </w:tcPr>
          <w:p w14:paraId="0B0AB33A" w14:textId="5C6CEB90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RVÅ_SL</w:t>
            </w:r>
          </w:p>
        </w:tc>
        <w:tc>
          <w:tcPr>
            <w:tcW w:w="1137" w:type="dxa"/>
            <w:vAlign w:val="center"/>
          </w:tcPr>
          <w:p w14:paraId="763A2589" w14:textId="11A35DD2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48A7390" w14:textId="14B81E1F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E803DB2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8CB9C18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6303B09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355747A" w14:textId="742AA3FB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Summalarm värmeväxlare</w:t>
            </w:r>
          </w:p>
        </w:tc>
      </w:tr>
      <w:tr w:rsidR="00DF6DF5" w:rsidRPr="00DF056E" w14:paraId="7892A83E" w14:textId="77777777" w:rsidTr="00D930AC">
        <w:tc>
          <w:tcPr>
            <w:tcW w:w="2764" w:type="dxa"/>
            <w:vAlign w:val="center"/>
          </w:tcPr>
          <w:p w14:paraId="464AA4F7" w14:textId="0F8839AB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GT11_GT71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_TL</w:t>
            </w:r>
          </w:p>
        </w:tc>
        <w:tc>
          <w:tcPr>
            <w:tcW w:w="1137" w:type="dxa"/>
            <w:vAlign w:val="center"/>
          </w:tcPr>
          <w:p w14:paraId="2DA949C6" w14:textId="4352FC55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8A7771D" w14:textId="766856A3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B917625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6E1E6A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991B275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55780633" w14:textId="22E1B884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DF6DF5" w:rsidRPr="00DF056E" w14:paraId="66316F40" w14:textId="77777777" w:rsidTr="00D930AC">
        <w:tc>
          <w:tcPr>
            <w:tcW w:w="2764" w:type="dxa"/>
            <w:vAlign w:val="center"/>
          </w:tcPr>
          <w:p w14:paraId="2D4D4AEF" w14:textId="192D9D5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GT11_GT71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77B7E326" w14:textId="61A727D0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94088C5" w14:textId="1BD0A114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BCBAE28" w14:textId="16344458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1FE4FE0A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EF28061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2833CC4D" w14:textId="48705BD2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DF6DF5" w:rsidRPr="00DF056E" w14:paraId="40AEB597" w14:textId="77777777" w:rsidTr="00D930AC">
        <w:tc>
          <w:tcPr>
            <w:tcW w:w="2764" w:type="dxa"/>
            <w:vAlign w:val="center"/>
          </w:tcPr>
          <w:p w14:paraId="17F27A40" w14:textId="2EEF8110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GT11_GT71_BL</w:t>
            </w:r>
          </w:p>
        </w:tc>
        <w:tc>
          <w:tcPr>
            <w:tcW w:w="1137" w:type="dxa"/>
            <w:vAlign w:val="center"/>
          </w:tcPr>
          <w:p w14:paraId="56F29B23" w14:textId="64AF35B8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C48BAD9" w14:textId="2DC04B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839" w:type="dxa"/>
            <w:vAlign w:val="center"/>
          </w:tcPr>
          <w:p w14:paraId="1D34E941" w14:textId="59B352C7" w:rsidR="00DF6DF5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1E534F6" w14:textId="4F7B7CF3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12D8CBF" w14:textId="06A4A7FC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6B7D4AE2" w14:textId="197F662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Branddetektering tilluft</w:t>
            </w:r>
          </w:p>
        </w:tc>
      </w:tr>
      <w:tr w:rsidR="00DF6DF5" w:rsidRPr="00DF056E" w14:paraId="6DE89176" w14:textId="77777777" w:rsidTr="00D930AC">
        <w:tc>
          <w:tcPr>
            <w:tcW w:w="2764" w:type="dxa"/>
            <w:vAlign w:val="center"/>
          </w:tcPr>
          <w:p w14:paraId="1185DCD2" w14:textId="19765C57" w:rsidR="00DF6DF5" w:rsidRPr="00D048A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GT11_GT71</w:t>
            </w:r>
            <w:r w:rsidRPr="00D048AA">
              <w:rPr>
                <w:rFonts w:ascii="Calibri" w:eastAsia="MS Mincho" w:hAnsi="Calibri" w:cs="Calibri"/>
                <w:sz w:val="22"/>
                <w:szCs w:val="22"/>
              </w:rPr>
              <w:t>_GF</w:t>
            </w:r>
          </w:p>
        </w:tc>
        <w:tc>
          <w:tcPr>
            <w:tcW w:w="1137" w:type="dxa"/>
            <w:vAlign w:val="center"/>
          </w:tcPr>
          <w:p w14:paraId="77E112AF" w14:textId="30ACC7E9" w:rsidR="00DF6DF5" w:rsidRPr="00D048A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7750D59" w14:textId="451BEDD8" w:rsidR="00DF6DF5" w:rsidRPr="00D048A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08DFDDA" w14:textId="770E9A8B" w:rsidR="00DF6DF5" w:rsidRPr="00D048A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2506AF7" w14:textId="5020A8F3" w:rsidR="00DF6DF5" w:rsidRPr="00D048A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224463F" w14:textId="291FB38E" w:rsidR="00DF6DF5" w:rsidRPr="00D048A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048AA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4A7A16C" w14:textId="477E97FF" w:rsidR="00DF6DF5" w:rsidRPr="00D048A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048AA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DF6DF5" w:rsidRPr="00DF056E" w14:paraId="277A689A" w14:textId="77777777" w:rsidTr="00D930AC">
        <w:tc>
          <w:tcPr>
            <w:tcW w:w="2764" w:type="dxa"/>
            <w:vAlign w:val="center"/>
          </w:tcPr>
          <w:p w14:paraId="0E215BEC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GT31_GF</w:t>
            </w:r>
          </w:p>
        </w:tc>
        <w:tc>
          <w:tcPr>
            <w:tcW w:w="1137" w:type="dxa"/>
            <w:vAlign w:val="center"/>
          </w:tcPr>
          <w:p w14:paraId="27BC3DE7" w14:textId="6F7DF6FB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0D0308C" w14:textId="5B805A99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DE32D19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F45E170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6E658DC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DEBBB3A" w14:textId="5E99E375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DF6DF5" w:rsidRPr="00DF056E" w14:paraId="6CF60B48" w14:textId="77777777" w:rsidTr="00D930AC">
        <w:tc>
          <w:tcPr>
            <w:tcW w:w="2764" w:type="dxa"/>
            <w:vAlign w:val="center"/>
          </w:tcPr>
          <w:p w14:paraId="1E0BAF31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137" w:type="dxa"/>
            <w:vAlign w:val="center"/>
          </w:tcPr>
          <w:p w14:paraId="44901F66" w14:textId="4E78E402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14CBD13" w14:textId="4650C55A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7FE4650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0DC3EAF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C5D8E54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C29DC51" w14:textId="50B7E6D4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DF6DF5" w:rsidRPr="00DF056E" w14:paraId="145FFA23" w14:textId="77777777" w:rsidTr="00D930AC">
        <w:tc>
          <w:tcPr>
            <w:tcW w:w="2764" w:type="dxa"/>
            <w:vAlign w:val="center"/>
          </w:tcPr>
          <w:p w14:paraId="361BACBD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137" w:type="dxa"/>
            <w:vAlign w:val="center"/>
          </w:tcPr>
          <w:p w14:paraId="5B5BA94E" w14:textId="0ECFFF11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BE9192" w14:textId="2DF92874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4FE36FBF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342C6D4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D2A80E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385F04A" w14:textId="3A1F3F5D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DF6DF5" w:rsidRPr="00DF056E" w14:paraId="302F6463" w14:textId="77777777" w:rsidTr="00D930AC">
        <w:tc>
          <w:tcPr>
            <w:tcW w:w="2764" w:type="dxa"/>
            <w:vAlign w:val="center"/>
          </w:tcPr>
          <w:p w14:paraId="410BCD7B" w14:textId="6C18E345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A0A5A">
              <w:rPr>
                <w:rFonts w:ascii="Calibri" w:eastAsia="MS Mincho" w:hAnsi="Calibri" w:cs="Calibri"/>
                <w:sz w:val="22"/>
                <w:szCs w:val="22"/>
              </w:rPr>
              <w:t>GP11_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2A0A5A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2F9AB352" w14:textId="5C78D696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A0A5A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CD6CD6F" w14:textId="512D12FD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7940ECA" w14:textId="38648830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0831C6" w14:textId="77777777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6A6353" w14:textId="77777777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A0A5A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037164A9" w14:textId="5BCE9F49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A0A5A">
              <w:rPr>
                <w:rFonts w:ascii="Calibri" w:hAnsi="Calibri" w:cs="Calibri"/>
                <w:sz w:val="22"/>
                <w:szCs w:val="22"/>
              </w:rPr>
              <w:t>Avvikande tilluftstryck</w:t>
            </w:r>
          </w:p>
        </w:tc>
      </w:tr>
      <w:tr w:rsidR="00DF6DF5" w:rsidRPr="00DF056E" w14:paraId="679577DF" w14:textId="77777777" w:rsidTr="00D930AC">
        <w:tc>
          <w:tcPr>
            <w:tcW w:w="2764" w:type="dxa"/>
            <w:vAlign w:val="center"/>
          </w:tcPr>
          <w:p w14:paraId="2889C249" w14:textId="666FDA5C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2A0A5A">
              <w:rPr>
                <w:rFonts w:ascii="Calibri" w:eastAsia="MS Mincho" w:hAnsi="Calibri" w:cs="Calibri"/>
                <w:sz w:val="22"/>
                <w:szCs w:val="22"/>
              </w:rPr>
              <w:t>GP11_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L</w:t>
            </w:r>
            <w:r w:rsidRPr="002A0A5A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7DA6F9F9" w14:textId="22CD272A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2A0A5A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7EF2B08" w14:textId="78F9D0BC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D52BACE" w14:textId="6524AC11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0A5A">
              <w:rPr>
                <w:rFonts w:ascii="Calibri" w:hAnsi="Calibri" w:cs="Calibri"/>
                <w:sz w:val="22"/>
                <w:szCs w:val="22"/>
              </w:rPr>
              <w:t>x</w:t>
            </w:r>
            <w:r w:rsidRPr="002A0A5A">
              <w:rPr>
                <w:rFonts w:ascii="Calibri" w:hAnsi="Calibri" w:cs="Calibri"/>
                <w:sz w:val="22"/>
                <w:szCs w:val="22"/>
                <w:vertAlign w:val="superscript"/>
              </w:rPr>
              <w:t>*3</w:t>
            </w:r>
          </w:p>
        </w:tc>
        <w:tc>
          <w:tcPr>
            <w:tcW w:w="839" w:type="dxa"/>
            <w:vAlign w:val="center"/>
          </w:tcPr>
          <w:p w14:paraId="29D55611" w14:textId="77777777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8538CDC" w14:textId="0068AEAB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A0A5A">
              <w:rPr>
                <w:rFonts w:ascii="Calibri" w:hAnsi="Calibri" w:cs="Calibri"/>
                <w:sz w:val="22"/>
                <w:szCs w:val="22"/>
              </w:rPr>
              <w:t>1 min.</w:t>
            </w:r>
          </w:p>
        </w:tc>
        <w:tc>
          <w:tcPr>
            <w:tcW w:w="6875" w:type="dxa"/>
            <w:vAlign w:val="center"/>
          </w:tcPr>
          <w:p w14:paraId="384FC716" w14:textId="20C19ED2" w:rsidR="00DF6DF5" w:rsidRPr="002A0A5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A0A5A">
              <w:rPr>
                <w:rFonts w:ascii="Calibri" w:hAnsi="Calibri" w:cs="Calibri"/>
                <w:sz w:val="22"/>
                <w:szCs w:val="22"/>
              </w:rPr>
              <w:t>Lågt tilluftstryck</w:t>
            </w:r>
          </w:p>
        </w:tc>
      </w:tr>
      <w:tr w:rsidR="00DF6DF5" w:rsidRPr="00DF056E" w14:paraId="10FCD6D4" w14:textId="77777777" w:rsidTr="00D930AC">
        <w:tc>
          <w:tcPr>
            <w:tcW w:w="2764" w:type="dxa"/>
            <w:vAlign w:val="center"/>
          </w:tcPr>
          <w:p w14:paraId="692F06A5" w14:textId="11D3C4D5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GP12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32545F77" w14:textId="2642B038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C1EEA17" w14:textId="2E6B822E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0761C0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B3DE416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063D198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06C977F" w14:textId="3EF695F6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frånlufts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DF6DF5" w:rsidRPr="00DF056E" w14:paraId="2A3128A2" w14:textId="77777777" w:rsidTr="00D930AC">
        <w:tc>
          <w:tcPr>
            <w:tcW w:w="2764" w:type="dxa"/>
            <w:vAlign w:val="center"/>
          </w:tcPr>
          <w:p w14:paraId="2DB771F4" w14:textId="5173F0BF" w:rsidR="00DF6DF5" w:rsidRPr="0045367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ST21</w:t>
            </w:r>
            <w:r w:rsidR="00B010D9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ST22_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67654373" w14:textId="1B708D7D" w:rsidR="00DF6DF5" w:rsidRPr="0045367A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19B795A" w14:textId="2C0DCB9E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48B581F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0C082CB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4665E05" w14:textId="77777777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3631A91A" w14:textId="14E3D6A3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  <w:tr w:rsidR="00DF6DF5" w:rsidRPr="00DF056E" w14:paraId="54695A73" w14:textId="77777777" w:rsidTr="00D930AC">
        <w:tc>
          <w:tcPr>
            <w:tcW w:w="2764" w:type="dxa"/>
            <w:vAlign w:val="center"/>
          </w:tcPr>
          <w:p w14:paraId="4E4270FB" w14:textId="27531425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ST6xx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4B3D9748" w14:textId="77E98FAD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5F52CB7" w14:textId="194FDAED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9C15907" w14:textId="348570CB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9810E46" w14:textId="7E44DDD4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70D7E21" w14:textId="32FF1629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6BAC84A3" w14:textId="03ADDDA5" w:rsidR="00DF6DF5" w:rsidRPr="00DF056E" w:rsidRDefault="00DF6DF5" w:rsidP="00DF6D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24B04F93" w14:textId="77777777" w:rsidR="00E65C1F" w:rsidRPr="00DF056E" w:rsidRDefault="00E65C1F">
      <w:pPr>
        <w:rPr>
          <w:rFonts w:ascii="Calibri" w:hAnsi="Calibri" w:cs="Calibri"/>
        </w:rPr>
      </w:pPr>
    </w:p>
    <w:p w14:paraId="1AE96F14" w14:textId="77777777" w:rsidR="009E6553" w:rsidRPr="00DF056E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>¹ Förreglar aggregat</w:t>
      </w:r>
    </w:p>
    <w:p w14:paraId="08572058" w14:textId="76B518B4" w:rsidR="00615D67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 xml:space="preserve">² Manuell återställning via SO1 eller </w:t>
      </w:r>
      <w:r w:rsidR="00A323E4">
        <w:rPr>
          <w:rFonts w:ascii="Calibri" w:hAnsi="Calibri" w:cs="Calibri"/>
          <w:i/>
          <w:szCs w:val="24"/>
        </w:rPr>
        <w:t>SISABOnline</w:t>
      </w:r>
    </w:p>
    <w:p w14:paraId="37757B4F" w14:textId="310849E3" w:rsidR="001C1604" w:rsidRDefault="001C1604" w:rsidP="001C16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>
        <w:rPr>
          <w:rFonts w:ascii="Calibri" w:hAnsi="Calibri" w:cs="Calibri"/>
          <w:i/>
          <w:szCs w:val="24"/>
          <w:vertAlign w:val="superscript"/>
        </w:rPr>
        <w:t>3</w:t>
      </w:r>
      <w:r w:rsidRPr="00DF056E">
        <w:rPr>
          <w:rFonts w:ascii="Calibri" w:hAnsi="Calibri" w:cs="Calibri"/>
          <w:i/>
          <w:szCs w:val="24"/>
        </w:rPr>
        <w:t xml:space="preserve"> </w:t>
      </w:r>
      <w:r>
        <w:rPr>
          <w:rFonts w:ascii="Calibri" w:hAnsi="Calibri" w:cs="Calibri"/>
          <w:i/>
          <w:szCs w:val="24"/>
        </w:rPr>
        <w:t>Förreglar elbatteri LV1</w:t>
      </w:r>
    </w:p>
    <w:p w14:paraId="1C81B7D1" w14:textId="77777777" w:rsidR="001C1604" w:rsidRPr="004565AA" w:rsidRDefault="001C16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</w:p>
    <w:p w14:paraId="11808DCA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0BCC2C3E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32CA004B" w14:textId="77777777" w:rsidR="00B8138A" w:rsidRPr="004565AA" w:rsidRDefault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  <w:sectPr w:rsidR="00B8138A" w:rsidRPr="004565AA" w:rsidSect="00B8138A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0A7A18D0" w14:textId="77777777" w:rsidR="000B2816" w:rsidRPr="004565AA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0C6BD8" w:rsidRDefault="000C6BD8">
      <w:r>
        <w:separator/>
      </w:r>
    </w:p>
  </w:endnote>
  <w:endnote w:type="continuationSeparator" w:id="0">
    <w:p w14:paraId="771EC67A" w14:textId="77777777" w:rsidR="000C6BD8" w:rsidRDefault="000C6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7A0F0" w14:textId="77777777" w:rsidR="00CC6FC5" w:rsidRDefault="00CC6F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0C6BD8" w14:paraId="0F281C93" w14:textId="77777777" w:rsidTr="00E43193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0C6BD8" w:rsidRPr="007C1D19" w:rsidRDefault="000C6BD8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B98198F" w14:textId="189EE46D" w:rsidR="000C6BD8" w:rsidRPr="007C1D19" w:rsidRDefault="00E43193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51985A1" w14:textId="11C90105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</w:t>
          </w:r>
          <w:r>
            <w:rPr>
              <w:rFonts w:ascii="Calibri" w:hAnsi="Calibri" w:cs="Calibri"/>
              <w:b/>
            </w:rPr>
            <w:t>0123</w:t>
          </w:r>
        </w:p>
      </w:tc>
    </w:tr>
    <w:tr w:rsidR="000C6BD8" w14:paraId="2F47DE46" w14:textId="77777777" w:rsidTr="00E43193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0C6BD8" w:rsidRPr="007C1D19" w:rsidRDefault="000C6BD8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AD04C28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4064311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0C6BD8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0C6BD8" w:rsidRPr="007C1D19" w:rsidRDefault="000C6BD8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72F4B428" w14:textId="1D22FA02" w:rsidR="000C6BD8" w:rsidRPr="007C1D19" w:rsidRDefault="000C6BD8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LUFTBEHANDLING LB31</w:t>
          </w:r>
        </w:p>
      </w:tc>
    </w:tr>
    <w:tr w:rsidR="000C6BD8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0C6BD8" w:rsidRPr="007C1D19" w:rsidRDefault="000C6BD8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0C6BD8" w:rsidRPr="007C1D19" w:rsidRDefault="000C6BD8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0C6BD8" w14:paraId="17062B1D" w14:textId="77777777" w:rsidTr="00E43193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0C6BD8" w:rsidRPr="007C1D19" w:rsidRDefault="000C6BD8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0C6BD8" w14:paraId="74A6C6FD" w14:textId="77777777" w:rsidTr="00E43193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2A0BE600" w:rsidR="000C6BD8" w:rsidRPr="007C1D19" w:rsidRDefault="00694C2F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60142291" w:rsidR="000C6BD8" w:rsidRPr="007C1D19" w:rsidRDefault="00F66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1AAFAEB2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Pr="007C1D19">
            <w:rPr>
              <w:rStyle w:val="PageNumber"/>
              <w:rFonts w:ascii="Calibri" w:hAnsi="Calibri" w:cs="Calibri"/>
              <w:b/>
              <w:sz w:val="26"/>
            </w:rPr>
            <w:t>-DK-</w:t>
          </w:r>
          <w:r>
            <w:rPr>
              <w:rStyle w:val="PageNumber"/>
              <w:rFonts w:ascii="Calibri" w:hAnsi="Calibri" w:cs="Calibri"/>
              <w:b/>
              <w:sz w:val="26"/>
            </w:rPr>
            <w:t>LB31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0C6BD8" w:rsidRPr="007C1D19" w:rsidRDefault="000C6BD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0C6BD8" w:rsidRDefault="000C6BD8">
    <w:pPr>
      <w:pStyle w:val="Footer"/>
      <w:rPr>
        <w:rStyle w:val="PageNumber"/>
        <w:sz w:val="2"/>
      </w:rPr>
    </w:pPr>
  </w:p>
  <w:p w14:paraId="7D85559B" w14:textId="77777777" w:rsidR="000C6BD8" w:rsidRDefault="000C6BD8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13C9A" w14:textId="77777777" w:rsidR="00CC6FC5" w:rsidRDefault="00CC6F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0C6BD8" w:rsidRDefault="000C6BD8">
      <w:r>
        <w:separator/>
      </w:r>
    </w:p>
  </w:footnote>
  <w:footnote w:type="continuationSeparator" w:id="0">
    <w:p w14:paraId="6EC98578" w14:textId="77777777" w:rsidR="000C6BD8" w:rsidRDefault="000C6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0C6BD8" w:rsidRDefault="0072513A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B5358" w14:textId="77777777" w:rsidR="00CC6FC5" w:rsidRDefault="00CC6F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0C6BD8" w:rsidRDefault="0072513A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39EE" w14:textId="1AD45983" w:rsidR="000C6BD8" w:rsidRDefault="0072513A">
    <w:pPr>
      <w:pStyle w:val="Header"/>
    </w:pPr>
    <w:r>
      <w:pict w14:anchorId="43D34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3" o:spid="_x0000_s136197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A7EC" w14:textId="7C28E584" w:rsidR="000C6BD8" w:rsidRDefault="000C6BD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DD6D" w14:textId="1FEBD786" w:rsidR="000C6BD8" w:rsidRDefault="0072513A">
    <w:pPr>
      <w:pStyle w:val="Header"/>
    </w:pPr>
    <w:r>
      <w:pict w14:anchorId="28E2C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2" o:spid="_x0000_s136196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7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493185519">
    <w:abstractNumId w:val="5"/>
  </w:num>
  <w:num w:numId="2" w16cid:durableId="56972956">
    <w:abstractNumId w:val="0"/>
  </w:num>
  <w:num w:numId="3" w16cid:durableId="1849246479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786193520">
    <w:abstractNumId w:val="4"/>
  </w:num>
  <w:num w:numId="5" w16cid:durableId="1100031183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938713209">
    <w:abstractNumId w:val="6"/>
  </w:num>
  <w:num w:numId="7" w16cid:durableId="1124151422">
    <w:abstractNumId w:val="7"/>
  </w:num>
  <w:num w:numId="8" w16cid:durableId="526598168">
    <w:abstractNumId w:val="2"/>
  </w:num>
  <w:num w:numId="9" w16cid:durableId="97213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8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50A9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D59"/>
    <w:rsid w:val="000441E9"/>
    <w:rsid w:val="00045ABE"/>
    <w:rsid w:val="00045B54"/>
    <w:rsid w:val="000511AB"/>
    <w:rsid w:val="00051BC4"/>
    <w:rsid w:val="0005552B"/>
    <w:rsid w:val="00057A3E"/>
    <w:rsid w:val="00063647"/>
    <w:rsid w:val="0006783D"/>
    <w:rsid w:val="00070BC9"/>
    <w:rsid w:val="00071973"/>
    <w:rsid w:val="00073BF8"/>
    <w:rsid w:val="00080AD9"/>
    <w:rsid w:val="000831BD"/>
    <w:rsid w:val="000844FB"/>
    <w:rsid w:val="00085CFC"/>
    <w:rsid w:val="00090AF4"/>
    <w:rsid w:val="000918EA"/>
    <w:rsid w:val="0009263B"/>
    <w:rsid w:val="00094769"/>
    <w:rsid w:val="00094C96"/>
    <w:rsid w:val="00096D55"/>
    <w:rsid w:val="00096D8C"/>
    <w:rsid w:val="00097585"/>
    <w:rsid w:val="00097725"/>
    <w:rsid w:val="00097B47"/>
    <w:rsid w:val="000A455A"/>
    <w:rsid w:val="000A557D"/>
    <w:rsid w:val="000A61D3"/>
    <w:rsid w:val="000B0F8C"/>
    <w:rsid w:val="000B12E7"/>
    <w:rsid w:val="000B223B"/>
    <w:rsid w:val="000B2816"/>
    <w:rsid w:val="000B2DD0"/>
    <w:rsid w:val="000B2EAC"/>
    <w:rsid w:val="000B41FF"/>
    <w:rsid w:val="000C055C"/>
    <w:rsid w:val="000C17C2"/>
    <w:rsid w:val="000C1DB2"/>
    <w:rsid w:val="000C31B2"/>
    <w:rsid w:val="000C47C3"/>
    <w:rsid w:val="000C50E3"/>
    <w:rsid w:val="000C63FD"/>
    <w:rsid w:val="000C6BD8"/>
    <w:rsid w:val="000D2D2E"/>
    <w:rsid w:val="000D3352"/>
    <w:rsid w:val="000D3E3A"/>
    <w:rsid w:val="000D4CA2"/>
    <w:rsid w:val="000E173D"/>
    <w:rsid w:val="000E3FDA"/>
    <w:rsid w:val="000E4D1F"/>
    <w:rsid w:val="000E51A9"/>
    <w:rsid w:val="000F17A6"/>
    <w:rsid w:val="000F3021"/>
    <w:rsid w:val="000F3AD3"/>
    <w:rsid w:val="000F659D"/>
    <w:rsid w:val="00101277"/>
    <w:rsid w:val="00102CB0"/>
    <w:rsid w:val="00107E2B"/>
    <w:rsid w:val="00113231"/>
    <w:rsid w:val="00113F32"/>
    <w:rsid w:val="00113F7B"/>
    <w:rsid w:val="00116BC4"/>
    <w:rsid w:val="00117C6E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4381C"/>
    <w:rsid w:val="0014574F"/>
    <w:rsid w:val="00146D62"/>
    <w:rsid w:val="00150D33"/>
    <w:rsid w:val="0015130D"/>
    <w:rsid w:val="001518BC"/>
    <w:rsid w:val="00151FDB"/>
    <w:rsid w:val="00152AD3"/>
    <w:rsid w:val="00165D7D"/>
    <w:rsid w:val="001664CD"/>
    <w:rsid w:val="0017175D"/>
    <w:rsid w:val="0017384A"/>
    <w:rsid w:val="001750BD"/>
    <w:rsid w:val="00177EF4"/>
    <w:rsid w:val="001813DD"/>
    <w:rsid w:val="00182E64"/>
    <w:rsid w:val="00183274"/>
    <w:rsid w:val="00190053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D76"/>
    <w:rsid w:val="001B74BF"/>
    <w:rsid w:val="001C1604"/>
    <w:rsid w:val="001C1E09"/>
    <w:rsid w:val="001C6159"/>
    <w:rsid w:val="001D459E"/>
    <w:rsid w:val="001D472C"/>
    <w:rsid w:val="001E08DA"/>
    <w:rsid w:val="001E461D"/>
    <w:rsid w:val="001F1F08"/>
    <w:rsid w:val="001F24DA"/>
    <w:rsid w:val="001F4C1F"/>
    <w:rsid w:val="001F4F44"/>
    <w:rsid w:val="001F598A"/>
    <w:rsid w:val="002000CF"/>
    <w:rsid w:val="00202985"/>
    <w:rsid w:val="00203E22"/>
    <w:rsid w:val="00206451"/>
    <w:rsid w:val="0020654D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30399"/>
    <w:rsid w:val="0023108D"/>
    <w:rsid w:val="0023189A"/>
    <w:rsid w:val="00234E95"/>
    <w:rsid w:val="00236304"/>
    <w:rsid w:val="00236FE8"/>
    <w:rsid w:val="00245107"/>
    <w:rsid w:val="002475B7"/>
    <w:rsid w:val="0025075E"/>
    <w:rsid w:val="00252604"/>
    <w:rsid w:val="00252E97"/>
    <w:rsid w:val="00253623"/>
    <w:rsid w:val="00253E4F"/>
    <w:rsid w:val="00253E87"/>
    <w:rsid w:val="00254AEE"/>
    <w:rsid w:val="00261CF6"/>
    <w:rsid w:val="00262AF6"/>
    <w:rsid w:val="00264876"/>
    <w:rsid w:val="002709E6"/>
    <w:rsid w:val="00273F6D"/>
    <w:rsid w:val="002772E7"/>
    <w:rsid w:val="00280C35"/>
    <w:rsid w:val="0028176A"/>
    <w:rsid w:val="00283A46"/>
    <w:rsid w:val="002853A0"/>
    <w:rsid w:val="002859A9"/>
    <w:rsid w:val="00286A4F"/>
    <w:rsid w:val="00291FAC"/>
    <w:rsid w:val="00295CD9"/>
    <w:rsid w:val="00296E64"/>
    <w:rsid w:val="002A0A5A"/>
    <w:rsid w:val="002A1B9D"/>
    <w:rsid w:val="002A5027"/>
    <w:rsid w:val="002A64CD"/>
    <w:rsid w:val="002A7DAA"/>
    <w:rsid w:val="002A7E4C"/>
    <w:rsid w:val="002B0FEF"/>
    <w:rsid w:val="002B1BF5"/>
    <w:rsid w:val="002C269D"/>
    <w:rsid w:val="002C296C"/>
    <w:rsid w:val="002C3E92"/>
    <w:rsid w:val="002D1674"/>
    <w:rsid w:val="002D2D5C"/>
    <w:rsid w:val="002D4828"/>
    <w:rsid w:val="002D66D6"/>
    <w:rsid w:val="002E02AC"/>
    <w:rsid w:val="002E1546"/>
    <w:rsid w:val="002E2E2E"/>
    <w:rsid w:val="002E33A8"/>
    <w:rsid w:val="002E478C"/>
    <w:rsid w:val="002E4A8F"/>
    <w:rsid w:val="002E5CE6"/>
    <w:rsid w:val="002E7734"/>
    <w:rsid w:val="002F099C"/>
    <w:rsid w:val="002F0A02"/>
    <w:rsid w:val="002F0F45"/>
    <w:rsid w:val="002F2011"/>
    <w:rsid w:val="002F3E2D"/>
    <w:rsid w:val="002F4C6E"/>
    <w:rsid w:val="002F5434"/>
    <w:rsid w:val="002F5AD2"/>
    <w:rsid w:val="00306F39"/>
    <w:rsid w:val="00311681"/>
    <w:rsid w:val="00312F90"/>
    <w:rsid w:val="00313D1F"/>
    <w:rsid w:val="003227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202A"/>
    <w:rsid w:val="003539AE"/>
    <w:rsid w:val="00353F17"/>
    <w:rsid w:val="00355146"/>
    <w:rsid w:val="0035614C"/>
    <w:rsid w:val="003577BC"/>
    <w:rsid w:val="0036098D"/>
    <w:rsid w:val="00361274"/>
    <w:rsid w:val="00370118"/>
    <w:rsid w:val="00371FA6"/>
    <w:rsid w:val="003722A8"/>
    <w:rsid w:val="00372E96"/>
    <w:rsid w:val="00373C81"/>
    <w:rsid w:val="00380BEE"/>
    <w:rsid w:val="00381A74"/>
    <w:rsid w:val="00387D2D"/>
    <w:rsid w:val="00390F56"/>
    <w:rsid w:val="003910D6"/>
    <w:rsid w:val="0039201F"/>
    <w:rsid w:val="00395201"/>
    <w:rsid w:val="0039635B"/>
    <w:rsid w:val="003A1BCB"/>
    <w:rsid w:val="003A3978"/>
    <w:rsid w:val="003A3A03"/>
    <w:rsid w:val="003A3B05"/>
    <w:rsid w:val="003A4396"/>
    <w:rsid w:val="003A44BD"/>
    <w:rsid w:val="003A5BB5"/>
    <w:rsid w:val="003A5C0C"/>
    <w:rsid w:val="003B022F"/>
    <w:rsid w:val="003B1557"/>
    <w:rsid w:val="003B3C38"/>
    <w:rsid w:val="003B4272"/>
    <w:rsid w:val="003B5DB4"/>
    <w:rsid w:val="003B679B"/>
    <w:rsid w:val="003B6DB5"/>
    <w:rsid w:val="003C0FD5"/>
    <w:rsid w:val="003C69EB"/>
    <w:rsid w:val="003C6AC1"/>
    <w:rsid w:val="003C75E8"/>
    <w:rsid w:val="003D203C"/>
    <w:rsid w:val="003D4AFD"/>
    <w:rsid w:val="003D5B2B"/>
    <w:rsid w:val="003D799A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1E7F"/>
    <w:rsid w:val="003F314D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66C3"/>
    <w:rsid w:val="0040795F"/>
    <w:rsid w:val="004112B2"/>
    <w:rsid w:val="004114CB"/>
    <w:rsid w:val="00412114"/>
    <w:rsid w:val="00414225"/>
    <w:rsid w:val="0041564A"/>
    <w:rsid w:val="004176A5"/>
    <w:rsid w:val="00421F5D"/>
    <w:rsid w:val="00422AF5"/>
    <w:rsid w:val="00422AFA"/>
    <w:rsid w:val="00423D83"/>
    <w:rsid w:val="00424F5B"/>
    <w:rsid w:val="00425750"/>
    <w:rsid w:val="00426503"/>
    <w:rsid w:val="00427190"/>
    <w:rsid w:val="00431355"/>
    <w:rsid w:val="00431972"/>
    <w:rsid w:val="00431E4D"/>
    <w:rsid w:val="00432CD2"/>
    <w:rsid w:val="004336E2"/>
    <w:rsid w:val="00437238"/>
    <w:rsid w:val="00440AF8"/>
    <w:rsid w:val="004424CE"/>
    <w:rsid w:val="00445D08"/>
    <w:rsid w:val="00450EDE"/>
    <w:rsid w:val="0045101E"/>
    <w:rsid w:val="00452027"/>
    <w:rsid w:val="00452439"/>
    <w:rsid w:val="0045367A"/>
    <w:rsid w:val="00455861"/>
    <w:rsid w:val="004565AA"/>
    <w:rsid w:val="00456C17"/>
    <w:rsid w:val="00457F36"/>
    <w:rsid w:val="00462F68"/>
    <w:rsid w:val="00463937"/>
    <w:rsid w:val="0046654F"/>
    <w:rsid w:val="00466885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911"/>
    <w:rsid w:val="004B0A71"/>
    <w:rsid w:val="004B3F32"/>
    <w:rsid w:val="004B5934"/>
    <w:rsid w:val="004B7087"/>
    <w:rsid w:val="004B7CAB"/>
    <w:rsid w:val="004C1668"/>
    <w:rsid w:val="004C18C8"/>
    <w:rsid w:val="004C208B"/>
    <w:rsid w:val="004C22F5"/>
    <w:rsid w:val="004D0933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2EE"/>
    <w:rsid w:val="004E43D4"/>
    <w:rsid w:val="004E58EF"/>
    <w:rsid w:val="004E6B5C"/>
    <w:rsid w:val="004E6E2F"/>
    <w:rsid w:val="004E7905"/>
    <w:rsid w:val="004F077E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17008"/>
    <w:rsid w:val="00522999"/>
    <w:rsid w:val="00523E3C"/>
    <w:rsid w:val="00525EEC"/>
    <w:rsid w:val="00527E38"/>
    <w:rsid w:val="00530B9D"/>
    <w:rsid w:val="00535155"/>
    <w:rsid w:val="00537253"/>
    <w:rsid w:val="00537F65"/>
    <w:rsid w:val="0054078A"/>
    <w:rsid w:val="005418C7"/>
    <w:rsid w:val="00541D5C"/>
    <w:rsid w:val="0054784A"/>
    <w:rsid w:val="0055050C"/>
    <w:rsid w:val="0055131C"/>
    <w:rsid w:val="00551539"/>
    <w:rsid w:val="00552431"/>
    <w:rsid w:val="005524BD"/>
    <w:rsid w:val="0055304C"/>
    <w:rsid w:val="0055381D"/>
    <w:rsid w:val="0055393C"/>
    <w:rsid w:val="00554761"/>
    <w:rsid w:val="00554776"/>
    <w:rsid w:val="00555D88"/>
    <w:rsid w:val="00556CED"/>
    <w:rsid w:val="00562A45"/>
    <w:rsid w:val="00565C6E"/>
    <w:rsid w:val="00567A59"/>
    <w:rsid w:val="0057249F"/>
    <w:rsid w:val="00572C51"/>
    <w:rsid w:val="0057439B"/>
    <w:rsid w:val="00574E18"/>
    <w:rsid w:val="005835E1"/>
    <w:rsid w:val="00592E05"/>
    <w:rsid w:val="0059393C"/>
    <w:rsid w:val="00595E2A"/>
    <w:rsid w:val="005960C9"/>
    <w:rsid w:val="005969B0"/>
    <w:rsid w:val="005A053A"/>
    <w:rsid w:val="005A1AAE"/>
    <w:rsid w:val="005A237C"/>
    <w:rsid w:val="005A5F02"/>
    <w:rsid w:val="005A74E3"/>
    <w:rsid w:val="005B113B"/>
    <w:rsid w:val="005B1300"/>
    <w:rsid w:val="005B19CC"/>
    <w:rsid w:val="005B1EC2"/>
    <w:rsid w:val="005B2685"/>
    <w:rsid w:val="005B283A"/>
    <w:rsid w:val="005B2F6A"/>
    <w:rsid w:val="005B36FF"/>
    <w:rsid w:val="005B3A4D"/>
    <w:rsid w:val="005B3DE9"/>
    <w:rsid w:val="005B4E19"/>
    <w:rsid w:val="005B5276"/>
    <w:rsid w:val="005C35EC"/>
    <w:rsid w:val="005C6704"/>
    <w:rsid w:val="005D0EE2"/>
    <w:rsid w:val="005D1B0F"/>
    <w:rsid w:val="005D1BA5"/>
    <w:rsid w:val="005D284E"/>
    <w:rsid w:val="005D5F48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35C9"/>
    <w:rsid w:val="005F3F69"/>
    <w:rsid w:val="00600000"/>
    <w:rsid w:val="00603139"/>
    <w:rsid w:val="006037FB"/>
    <w:rsid w:val="00607DF5"/>
    <w:rsid w:val="006109E0"/>
    <w:rsid w:val="00610A61"/>
    <w:rsid w:val="00612AA2"/>
    <w:rsid w:val="00614188"/>
    <w:rsid w:val="00615D67"/>
    <w:rsid w:val="00620170"/>
    <w:rsid w:val="006201FF"/>
    <w:rsid w:val="006205D7"/>
    <w:rsid w:val="00620BCD"/>
    <w:rsid w:val="00622D1A"/>
    <w:rsid w:val="00626A49"/>
    <w:rsid w:val="00627BD8"/>
    <w:rsid w:val="00630842"/>
    <w:rsid w:val="00633708"/>
    <w:rsid w:val="00636585"/>
    <w:rsid w:val="00640F25"/>
    <w:rsid w:val="00641A3F"/>
    <w:rsid w:val="00642E6D"/>
    <w:rsid w:val="00644EB9"/>
    <w:rsid w:val="006454D3"/>
    <w:rsid w:val="00647872"/>
    <w:rsid w:val="00647BB3"/>
    <w:rsid w:val="0065234D"/>
    <w:rsid w:val="00652E27"/>
    <w:rsid w:val="00653D2A"/>
    <w:rsid w:val="0065438C"/>
    <w:rsid w:val="00656A6F"/>
    <w:rsid w:val="00661ACA"/>
    <w:rsid w:val="0066237F"/>
    <w:rsid w:val="00665CD9"/>
    <w:rsid w:val="006709AF"/>
    <w:rsid w:val="00671CA6"/>
    <w:rsid w:val="00676154"/>
    <w:rsid w:val="00676984"/>
    <w:rsid w:val="006771C5"/>
    <w:rsid w:val="00682946"/>
    <w:rsid w:val="006834B8"/>
    <w:rsid w:val="00683F33"/>
    <w:rsid w:val="006862F9"/>
    <w:rsid w:val="00686A6B"/>
    <w:rsid w:val="00694A3D"/>
    <w:rsid w:val="00694C2F"/>
    <w:rsid w:val="00695348"/>
    <w:rsid w:val="00696C8E"/>
    <w:rsid w:val="00697DA5"/>
    <w:rsid w:val="006A1FC2"/>
    <w:rsid w:val="006A376F"/>
    <w:rsid w:val="006A6352"/>
    <w:rsid w:val="006A676C"/>
    <w:rsid w:val="006A69B7"/>
    <w:rsid w:val="006B43C2"/>
    <w:rsid w:val="006C0F01"/>
    <w:rsid w:val="006C3D7E"/>
    <w:rsid w:val="006C6CBA"/>
    <w:rsid w:val="006D3233"/>
    <w:rsid w:val="006D47EE"/>
    <w:rsid w:val="006D6EE0"/>
    <w:rsid w:val="006D7BE7"/>
    <w:rsid w:val="006E0556"/>
    <w:rsid w:val="006E12ED"/>
    <w:rsid w:val="006E143E"/>
    <w:rsid w:val="006E1686"/>
    <w:rsid w:val="006E3348"/>
    <w:rsid w:val="006E3DDE"/>
    <w:rsid w:val="006E549D"/>
    <w:rsid w:val="006E6AE0"/>
    <w:rsid w:val="006F5205"/>
    <w:rsid w:val="006F63E6"/>
    <w:rsid w:val="006F7B93"/>
    <w:rsid w:val="00701ACB"/>
    <w:rsid w:val="00702507"/>
    <w:rsid w:val="00702799"/>
    <w:rsid w:val="00704407"/>
    <w:rsid w:val="007044ED"/>
    <w:rsid w:val="00704B86"/>
    <w:rsid w:val="0070599C"/>
    <w:rsid w:val="00706DF9"/>
    <w:rsid w:val="0071199C"/>
    <w:rsid w:val="00712634"/>
    <w:rsid w:val="00713458"/>
    <w:rsid w:val="007229CE"/>
    <w:rsid w:val="0072513A"/>
    <w:rsid w:val="00725306"/>
    <w:rsid w:val="0072533C"/>
    <w:rsid w:val="0073139A"/>
    <w:rsid w:val="007348B8"/>
    <w:rsid w:val="00735CF2"/>
    <w:rsid w:val="00737AB0"/>
    <w:rsid w:val="007409CD"/>
    <w:rsid w:val="00743291"/>
    <w:rsid w:val="00743785"/>
    <w:rsid w:val="007449E6"/>
    <w:rsid w:val="00744D3B"/>
    <w:rsid w:val="0074788D"/>
    <w:rsid w:val="00747AF0"/>
    <w:rsid w:val="00752B18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492D"/>
    <w:rsid w:val="00767716"/>
    <w:rsid w:val="00767735"/>
    <w:rsid w:val="00771585"/>
    <w:rsid w:val="007755B2"/>
    <w:rsid w:val="00782013"/>
    <w:rsid w:val="00782C9B"/>
    <w:rsid w:val="00786CDB"/>
    <w:rsid w:val="0078780A"/>
    <w:rsid w:val="00790546"/>
    <w:rsid w:val="00792876"/>
    <w:rsid w:val="00795417"/>
    <w:rsid w:val="00795E75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B0A77"/>
    <w:rsid w:val="007B20FF"/>
    <w:rsid w:val="007B3BA1"/>
    <w:rsid w:val="007C16D2"/>
    <w:rsid w:val="007C1D19"/>
    <w:rsid w:val="007C1DAC"/>
    <w:rsid w:val="007C1F20"/>
    <w:rsid w:val="007C37DA"/>
    <w:rsid w:val="007C3EFE"/>
    <w:rsid w:val="007C4AAD"/>
    <w:rsid w:val="007C799E"/>
    <w:rsid w:val="007D0E21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056B"/>
    <w:rsid w:val="007F471E"/>
    <w:rsid w:val="007F518D"/>
    <w:rsid w:val="007F60E7"/>
    <w:rsid w:val="007F647C"/>
    <w:rsid w:val="008025E1"/>
    <w:rsid w:val="0080269B"/>
    <w:rsid w:val="008042A1"/>
    <w:rsid w:val="00815027"/>
    <w:rsid w:val="00817E06"/>
    <w:rsid w:val="00820153"/>
    <w:rsid w:val="00821F95"/>
    <w:rsid w:val="00825A2B"/>
    <w:rsid w:val="0082605C"/>
    <w:rsid w:val="0082723A"/>
    <w:rsid w:val="008300CD"/>
    <w:rsid w:val="00830C0C"/>
    <w:rsid w:val="00832137"/>
    <w:rsid w:val="00836982"/>
    <w:rsid w:val="008372A1"/>
    <w:rsid w:val="00840D4C"/>
    <w:rsid w:val="00841905"/>
    <w:rsid w:val="008422D9"/>
    <w:rsid w:val="00844632"/>
    <w:rsid w:val="00845FBF"/>
    <w:rsid w:val="00847B0B"/>
    <w:rsid w:val="00851FE7"/>
    <w:rsid w:val="008542B0"/>
    <w:rsid w:val="00854FAD"/>
    <w:rsid w:val="00855624"/>
    <w:rsid w:val="0085599B"/>
    <w:rsid w:val="00855A4D"/>
    <w:rsid w:val="00857B17"/>
    <w:rsid w:val="008614C7"/>
    <w:rsid w:val="00861D31"/>
    <w:rsid w:val="00863542"/>
    <w:rsid w:val="00864C27"/>
    <w:rsid w:val="0086739E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5A5C"/>
    <w:rsid w:val="008A202A"/>
    <w:rsid w:val="008A20EB"/>
    <w:rsid w:val="008A364D"/>
    <w:rsid w:val="008A4CD0"/>
    <w:rsid w:val="008A4F2A"/>
    <w:rsid w:val="008A5453"/>
    <w:rsid w:val="008B0519"/>
    <w:rsid w:val="008B1AB3"/>
    <w:rsid w:val="008B216E"/>
    <w:rsid w:val="008B2827"/>
    <w:rsid w:val="008B4B64"/>
    <w:rsid w:val="008B5545"/>
    <w:rsid w:val="008C1CD0"/>
    <w:rsid w:val="008C313E"/>
    <w:rsid w:val="008C4633"/>
    <w:rsid w:val="008C5106"/>
    <w:rsid w:val="008C5967"/>
    <w:rsid w:val="008C59F8"/>
    <w:rsid w:val="008C63C2"/>
    <w:rsid w:val="008C68C3"/>
    <w:rsid w:val="008C7200"/>
    <w:rsid w:val="008D0558"/>
    <w:rsid w:val="008D074E"/>
    <w:rsid w:val="008D33A0"/>
    <w:rsid w:val="008D5B53"/>
    <w:rsid w:val="008D64A6"/>
    <w:rsid w:val="008D7718"/>
    <w:rsid w:val="008E0C51"/>
    <w:rsid w:val="008E5FA3"/>
    <w:rsid w:val="008E65A2"/>
    <w:rsid w:val="008F0721"/>
    <w:rsid w:val="008F1AFF"/>
    <w:rsid w:val="008F3266"/>
    <w:rsid w:val="008F368F"/>
    <w:rsid w:val="008F47FF"/>
    <w:rsid w:val="008F4CD5"/>
    <w:rsid w:val="008F7193"/>
    <w:rsid w:val="00900C60"/>
    <w:rsid w:val="00902F0C"/>
    <w:rsid w:val="00902FF4"/>
    <w:rsid w:val="00904B51"/>
    <w:rsid w:val="00904F97"/>
    <w:rsid w:val="00906471"/>
    <w:rsid w:val="00907255"/>
    <w:rsid w:val="00911E09"/>
    <w:rsid w:val="009141FE"/>
    <w:rsid w:val="00916C5A"/>
    <w:rsid w:val="0091763E"/>
    <w:rsid w:val="009211CC"/>
    <w:rsid w:val="00921801"/>
    <w:rsid w:val="00923BBD"/>
    <w:rsid w:val="009278F5"/>
    <w:rsid w:val="00931FEE"/>
    <w:rsid w:val="00932E75"/>
    <w:rsid w:val="00936309"/>
    <w:rsid w:val="00937950"/>
    <w:rsid w:val="00941969"/>
    <w:rsid w:val="00942BDF"/>
    <w:rsid w:val="00950319"/>
    <w:rsid w:val="00950CB5"/>
    <w:rsid w:val="00953F93"/>
    <w:rsid w:val="0095577D"/>
    <w:rsid w:val="0096005C"/>
    <w:rsid w:val="009635C8"/>
    <w:rsid w:val="009647FE"/>
    <w:rsid w:val="00964CF9"/>
    <w:rsid w:val="009658AB"/>
    <w:rsid w:val="00965B37"/>
    <w:rsid w:val="00971025"/>
    <w:rsid w:val="00974F7F"/>
    <w:rsid w:val="0097631F"/>
    <w:rsid w:val="00986099"/>
    <w:rsid w:val="00986567"/>
    <w:rsid w:val="009871EC"/>
    <w:rsid w:val="009922FF"/>
    <w:rsid w:val="009923E1"/>
    <w:rsid w:val="00992D0F"/>
    <w:rsid w:val="00993F66"/>
    <w:rsid w:val="009948BF"/>
    <w:rsid w:val="0099540F"/>
    <w:rsid w:val="009A23DF"/>
    <w:rsid w:val="009A4671"/>
    <w:rsid w:val="009A6D4E"/>
    <w:rsid w:val="009A7A6D"/>
    <w:rsid w:val="009B1B47"/>
    <w:rsid w:val="009B4A5D"/>
    <w:rsid w:val="009B4F5D"/>
    <w:rsid w:val="009C230B"/>
    <w:rsid w:val="009C2ABF"/>
    <w:rsid w:val="009C4A19"/>
    <w:rsid w:val="009C7EDA"/>
    <w:rsid w:val="009D0F18"/>
    <w:rsid w:val="009D1774"/>
    <w:rsid w:val="009D34B8"/>
    <w:rsid w:val="009D6529"/>
    <w:rsid w:val="009D68FF"/>
    <w:rsid w:val="009D7940"/>
    <w:rsid w:val="009D794E"/>
    <w:rsid w:val="009E07DB"/>
    <w:rsid w:val="009E0C16"/>
    <w:rsid w:val="009E1F4B"/>
    <w:rsid w:val="009E37AA"/>
    <w:rsid w:val="009E6553"/>
    <w:rsid w:val="009E79A3"/>
    <w:rsid w:val="009F2E82"/>
    <w:rsid w:val="009F3459"/>
    <w:rsid w:val="009F4C49"/>
    <w:rsid w:val="009F78AF"/>
    <w:rsid w:val="00A010F8"/>
    <w:rsid w:val="00A02217"/>
    <w:rsid w:val="00A02343"/>
    <w:rsid w:val="00A03564"/>
    <w:rsid w:val="00A04264"/>
    <w:rsid w:val="00A05150"/>
    <w:rsid w:val="00A053A7"/>
    <w:rsid w:val="00A069EC"/>
    <w:rsid w:val="00A079B0"/>
    <w:rsid w:val="00A10EEE"/>
    <w:rsid w:val="00A1599E"/>
    <w:rsid w:val="00A1612A"/>
    <w:rsid w:val="00A207B6"/>
    <w:rsid w:val="00A2405D"/>
    <w:rsid w:val="00A27672"/>
    <w:rsid w:val="00A3191B"/>
    <w:rsid w:val="00A323E4"/>
    <w:rsid w:val="00A33585"/>
    <w:rsid w:val="00A34000"/>
    <w:rsid w:val="00A3463A"/>
    <w:rsid w:val="00A34B1F"/>
    <w:rsid w:val="00A35978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EA5"/>
    <w:rsid w:val="00A70F0E"/>
    <w:rsid w:val="00A71F65"/>
    <w:rsid w:val="00A72B1D"/>
    <w:rsid w:val="00A73052"/>
    <w:rsid w:val="00A74B67"/>
    <w:rsid w:val="00A75F53"/>
    <w:rsid w:val="00A75F86"/>
    <w:rsid w:val="00A76799"/>
    <w:rsid w:val="00A85797"/>
    <w:rsid w:val="00A93A6D"/>
    <w:rsid w:val="00A93F9B"/>
    <w:rsid w:val="00A95D98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777"/>
    <w:rsid w:val="00AC53C8"/>
    <w:rsid w:val="00AC6A32"/>
    <w:rsid w:val="00AD2DFF"/>
    <w:rsid w:val="00AD3919"/>
    <w:rsid w:val="00AD459F"/>
    <w:rsid w:val="00AD7BC8"/>
    <w:rsid w:val="00AE0698"/>
    <w:rsid w:val="00AE1418"/>
    <w:rsid w:val="00AE26DF"/>
    <w:rsid w:val="00AE62CD"/>
    <w:rsid w:val="00AE6DBA"/>
    <w:rsid w:val="00AF03B8"/>
    <w:rsid w:val="00AF136E"/>
    <w:rsid w:val="00AF70D2"/>
    <w:rsid w:val="00AF7963"/>
    <w:rsid w:val="00B010D9"/>
    <w:rsid w:val="00B01714"/>
    <w:rsid w:val="00B0230C"/>
    <w:rsid w:val="00B05D70"/>
    <w:rsid w:val="00B070D9"/>
    <w:rsid w:val="00B1071D"/>
    <w:rsid w:val="00B10E03"/>
    <w:rsid w:val="00B12979"/>
    <w:rsid w:val="00B13B9E"/>
    <w:rsid w:val="00B15564"/>
    <w:rsid w:val="00B175C6"/>
    <w:rsid w:val="00B17CCD"/>
    <w:rsid w:val="00B258D7"/>
    <w:rsid w:val="00B26987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5305"/>
    <w:rsid w:val="00B60C79"/>
    <w:rsid w:val="00B60E68"/>
    <w:rsid w:val="00B65D09"/>
    <w:rsid w:val="00B671B6"/>
    <w:rsid w:val="00B7067A"/>
    <w:rsid w:val="00B71A3F"/>
    <w:rsid w:val="00B72ACC"/>
    <w:rsid w:val="00B7489C"/>
    <w:rsid w:val="00B74CB8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A00BF"/>
    <w:rsid w:val="00BA14FD"/>
    <w:rsid w:val="00BA284A"/>
    <w:rsid w:val="00BA48F8"/>
    <w:rsid w:val="00BA4944"/>
    <w:rsid w:val="00BA654E"/>
    <w:rsid w:val="00BB1714"/>
    <w:rsid w:val="00BB5A81"/>
    <w:rsid w:val="00BC23E2"/>
    <w:rsid w:val="00BC3B6C"/>
    <w:rsid w:val="00BC42E1"/>
    <w:rsid w:val="00BC4CEF"/>
    <w:rsid w:val="00BC5173"/>
    <w:rsid w:val="00BC5916"/>
    <w:rsid w:val="00BC61CD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C012E2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6ED7"/>
    <w:rsid w:val="00C21742"/>
    <w:rsid w:val="00C21971"/>
    <w:rsid w:val="00C24AD0"/>
    <w:rsid w:val="00C30122"/>
    <w:rsid w:val="00C30A48"/>
    <w:rsid w:val="00C30B10"/>
    <w:rsid w:val="00C30B44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1ECA"/>
    <w:rsid w:val="00C4331E"/>
    <w:rsid w:val="00C43B78"/>
    <w:rsid w:val="00C501CA"/>
    <w:rsid w:val="00C50471"/>
    <w:rsid w:val="00C521B8"/>
    <w:rsid w:val="00C558E9"/>
    <w:rsid w:val="00C55DB3"/>
    <w:rsid w:val="00C60EF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4D68"/>
    <w:rsid w:val="00C94E24"/>
    <w:rsid w:val="00C95907"/>
    <w:rsid w:val="00C959E2"/>
    <w:rsid w:val="00C96CA7"/>
    <w:rsid w:val="00C96ED7"/>
    <w:rsid w:val="00C97965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6FC5"/>
    <w:rsid w:val="00CC7C31"/>
    <w:rsid w:val="00CD1343"/>
    <w:rsid w:val="00CD1BDD"/>
    <w:rsid w:val="00CD2856"/>
    <w:rsid w:val="00CD331B"/>
    <w:rsid w:val="00CD4AFA"/>
    <w:rsid w:val="00CD4C28"/>
    <w:rsid w:val="00CD7D04"/>
    <w:rsid w:val="00CE1C17"/>
    <w:rsid w:val="00CE2583"/>
    <w:rsid w:val="00CE5461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B6A"/>
    <w:rsid w:val="00D173A7"/>
    <w:rsid w:val="00D177D3"/>
    <w:rsid w:val="00D204A9"/>
    <w:rsid w:val="00D20EEE"/>
    <w:rsid w:val="00D212A2"/>
    <w:rsid w:val="00D23C11"/>
    <w:rsid w:val="00D24820"/>
    <w:rsid w:val="00D25328"/>
    <w:rsid w:val="00D27132"/>
    <w:rsid w:val="00D2734D"/>
    <w:rsid w:val="00D31661"/>
    <w:rsid w:val="00D353AD"/>
    <w:rsid w:val="00D35955"/>
    <w:rsid w:val="00D36228"/>
    <w:rsid w:val="00D377E7"/>
    <w:rsid w:val="00D429FB"/>
    <w:rsid w:val="00D42D76"/>
    <w:rsid w:val="00D4325B"/>
    <w:rsid w:val="00D469DD"/>
    <w:rsid w:val="00D46DF6"/>
    <w:rsid w:val="00D51338"/>
    <w:rsid w:val="00D5566E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160"/>
    <w:rsid w:val="00D73070"/>
    <w:rsid w:val="00D77BE6"/>
    <w:rsid w:val="00D80F8F"/>
    <w:rsid w:val="00D86682"/>
    <w:rsid w:val="00D87520"/>
    <w:rsid w:val="00D930AC"/>
    <w:rsid w:val="00D93B48"/>
    <w:rsid w:val="00D962F8"/>
    <w:rsid w:val="00DA0EC7"/>
    <w:rsid w:val="00DA1945"/>
    <w:rsid w:val="00DA30FF"/>
    <w:rsid w:val="00DA3310"/>
    <w:rsid w:val="00DA3F5D"/>
    <w:rsid w:val="00DA5708"/>
    <w:rsid w:val="00DA6421"/>
    <w:rsid w:val="00DA6C09"/>
    <w:rsid w:val="00DA7140"/>
    <w:rsid w:val="00DB0536"/>
    <w:rsid w:val="00DB124A"/>
    <w:rsid w:val="00DB1F15"/>
    <w:rsid w:val="00DB33EE"/>
    <w:rsid w:val="00DB44D4"/>
    <w:rsid w:val="00DB693E"/>
    <w:rsid w:val="00DB7447"/>
    <w:rsid w:val="00DC1E41"/>
    <w:rsid w:val="00DC283D"/>
    <w:rsid w:val="00DC53DD"/>
    <w:rsid w:val="00DD1754"/>
    <w:rsid w:val="00DD1C24"/>
    <w:rsid w:val="00DD3CEF"/>
    <w:rsid w:val="00DD5E3A"/>
    <w:rsid w:val="00DE00F1"/>
    <w:rsid w:val="00DE1CE2"/>
    <w:rsid w:val="00DE2732"/>
    <w:rsid w:val="00DE2B91"/>
    <w:rsid w:val="00DE54EC"/>
    <w:rsid w:val="00DE587A"/>
    <w:rsid w:val="00DF056E"/>
    <w:rsid w:val="00DF0CE7"/>
    <w:rsid w:val="00DF2DB4"/>
    <w:rsid w:val="00DF6057"/>
    <w:rsid w:val="00DF6DF5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7086"/>
    <w:rsid w:val="00E17698"/>
    <w:rsid w:val="00E20AFE"/>
    <w:rsid w:val="00E30F90"/>
    <w:rsid w:val="00E3222E"/>
    <w:rsid w:val="00E32CA6"/>
    <w:rsid w:val="00E33773"/>
    <w:rsid w:val="00E33BE8"/>
    <w:rsid w:val="00E350E5"/>
    <w:rsid w:val="00E35564"/>
    <w:rsid w:val="00E35F82"/>
    <w:rsid w:val="00E40411"/>
    <w:rsid w:val="00E43193"/>
    <w:rsid w:val="00E45CC4"/>
    <w:rsid w:val="00E46AE7"/>
    <w:rsid w:val="00E46D46"/>
    <w:rsid w:val="00E47351"/>
    <w:rsid w:val="00E50952"/>
    <w:rsid w:val="00E5409B"/>
    <w:rsid w:val="00E546D9"/>
    <w:rsid w:val="00E54795"/>
    <w:rsid w:val="00E5674D"/>
    <w:rsid w:val="00E610C6"/>
    <w:rsid w:val="00E627FE"/>
    <w:rsid w:val="00E63D33"/>
    <w:rsid w:val="00E659EB"/>
    <w:rsid w:val="00E65C1F"/>
    <w:rsid w:val="00E67138"/>
    <w:rsid w:val="00E71C90"/>
    <w:rsid w:val="00E7387F"/>
    <w:rsid w:val="00E752F2"/>
    <w:rsid w:val="00E75FD4"/>
    <w:rsid w:val="00E76F4D"/>
    <w:rsid w:val="00E77FDE"/>
    <w:rsid w:val="00E8314B"/>
    <w:rsid w:val="00E844C5"/>
    <w:rsid w:val="00E86248"/>
    <w:rsid w:val="00E93F27"/>
    <w:rsid w:val="00E94E86"/>
    <w:rsid w:val="00E958DA"/>
    <w:rsid w:val="00E95BCF"/>
    <w:rsid w:val="00E967D2"/>
    <w:rsid w:val="00E96D54"/>
    <w:rsid w:val="00E975A1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986"/>
    <w:rsid w:val="00EB41AA"/>
    <w:rsid w:val="00EB451E"/>
    <w:rsid w:val="00EB551D"/>
    <w:rsid w:val="00EB5E6C"/>
    <w:rsid w:val="00EB5EE9"/>
    <w:rsid w:val="00EB7208"/>
    <w:rsid w:val="00EB7BA9"/>
    <w:rsid w:val="00EC0A39"/>
    <w:rsid w:val="00EC0AA3"/>
    <w:rsid w:val="00EC16A2"/>
    <w:rsid w:val="00EC220D"/>
    <w:rsid w:val="00EC39C7"/>
    <w:rsid w:val="00EC4BED"/>
    <w:rsid w:val="00EC5974"/>
    <w:rsid w:val="00EC6974"/>
    <w:rsid w:val="00EC6E8D"/>
    <w:rsid w:val="00ED1406"/>
    <w:rsid w:val="00ED327F"/>
    <w:rsid w:val="00ED45C7"/>
    <w:rsid w:val="00ED4E3F"/>
    <w:rsid w:val="00EE0B72"/>
    <w:rsid w:val="00EE30AC"/>
    <w:rsid w:val="00EE3B28"/>
    <w:rsid w:val="00EE6A26"/>
    <w:rsid w:val="00EE751D"/>
    <w:rsid w:val="00EF0D6A"/>
    <w:rsid w:val="00EF226A"/>
    <w:rsid w:val="00EF3E86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2AE7"/>
    <w:rsid w:val="00F23628"/>
    <w:rsid w:val="00F238C0"/>
    <w:rsid w:val="00F25090"/>
    <w:rsid w:val="00F30B27"/>
    <w:rsid w:val="00F3108E"/>
    <w:rsid w:val="00F31AE4"/>
    <w:rsid w:val="00F32063"/>
    <w:rsid w:val="00F33597"/>
    <w:rsid w:val="00F33A93"/>
    <w:rsid w:val="00F348EF"/>
    <w:rsid w:val="00F35593"/>
    <w:rsid w:val="00F377E5"/>
    <w:rsid w:val="00F37A60"/>
    <w:rsid w:val="00F37A98"/>
    <w:rsid w:val="00F458AB"/>
    <w:rsid w:val="00F45B5A"/>
    <w:rsid w:val="00F509CB"/>
    <w:rsid w:val="00F51B10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33D"/>
    <w:rsid w:val="00F65FD7"/>
    <w:rsid w:val="00F66C43"/>
    <w:rsid w:val="00F7147C"/>
    <w:rsid w:val="00F71902"/>
    <w:rsid w:val="00F72E4E"/>
    <w:rsid w:val="00F77A78"/>
    <w:rsid w:val="00F8136E"/>
    <w:rsid w:val="00F81CF6"/>
    <w:rsid w:val="00F83A8C"/>
    <w:rsid w:val="00F84535"/>
    <w:rsid w:val="00F85A5B"/>
    <w:rsid w:val="00F8603E"/>
    <w:rsid w:val="00F90197"/>
    <w:rsid w:val="00F917A0"/>
    <w:rsid w:val="00F91847"/>
    <w:rsid w:val="00F92C24"/>
    <w:rsid w:val="00F9360D"/>
    <w:rsid w:val="00F94FA5"/>
    <w:rsid w:val="00F968DC"/>
    <w:rsid w:val="00FA2F76"/>
    <w:rsid w:val="00FA50CD"/>
    <w:rsid w:val="00FA7815"/>
    <w:rsid w:val="00FA79D3"/>
    <w:rsid w:val="00FB053D"/>
    <w:rsid w:val="00FB0CE0"/>
    <w:rsid w:val="00FB0EC4"/>
    <w:rsid w:val="00FB3541"/>
    <w:rsid w:val="00FB591A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3CE5"/>
    <w:rsid w:val="00FE3D9C"/>
    <w:rsid w:val="00FE47E7"/>
    <w:rsid w:val="00FE5DCE"/>
    <w:rsid w:val="00FE68E5"/>
    <w:rsid w:val="00FE6DAC"/>
    <w:rsid w:val="00FE7AD5"/>
    <w:rsid w:val="00FF24DD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8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58239-4CE5-40F0-AF15-2D1B537D3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4</Pages>
  <Words>1330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LB17</vt:lpstr>
    </vt:vector>
  </TitlesOfParts>
  <Company>TM Konsult AB</Company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LB17</dc:title>
  <dc:creator>Christer.Berg@tm.nu</dc:creator>
  <cp:lastModifiedBy>André Aspegren Sjölander</cp:lastModifiedBy>
  <cp:revision>70</cp:revision>
  <cp:lastPrinted>2021-12-14T13:52:00Z</cp:lastPrinted>
  <dcterms:created xsi:type="dcterms:W3CDTF">2015-06-05T11:13:00Z</dcterms:created>
  <dcterms:modified xsi:type="dcterms:W3CDTF">2023-05-12T07:42:00Z</dcterms:modified>
</cp:coreProperties>
</file>